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6B" w:rsidRDefault="0016196B" w:rsidP="006057D2">
      <w:pPr>
        <w:pStyle w:val="ListParagraph1"/>
        <w:jc w:val="right"/>
        <w:rPr>
          <w:rFonts w:ascii="Times New Roman" w:hAnsi="Times New Roman"/>
          <w:color w:val="000000"/>
        </w:rPr>
      </w:pPr>
    </w:p>
    <w:p w:rsidR="0016196B" w:rsidRPr="0087287A" w:rsidRDefault="0016196B" w:rsidP="006057D2">
      <w:pPr>
        <w:pStyle w:val="ListParagraph1"/>
        <w:jc w:val="right"/>
        <w:rPr>
          <w:rFonts w:ascii="Times New Roman" w:hAnsi="Times New Roman"/>
          <w:color w:val="000000"/>
        </w:rPr>
      </w:pPr>
      <w:r w:rsidRPr="0087287A">
        <w:rPr>
          <w:rFonts w:ascii="Times New Roman" w:hAnsi="Times New Roman"/>
          <w:color w:val="000000"/>
        </w:rPr>
        <w:t>Приложение 6</w:t>
      </w:r>
    </w:p>
    <w:p w:rsidR="0016196B" w:rsidRPr="0087287A" w:rsidRDefault="0016196B" w:rsidP="006057D2">
      <w:pPr>
        <w:pStyle w:val="ListParagraph1"/>
        <w:jc w:val="right"/>
        <w:rPr>
          <w:rFonts w:ascii="Times New Roman" w:hAnsi="Times New Roman"/>
          <w:color w:val="000000"/>
        </w:rPr>
      </w:pPr>
      <w:r w:rsidRPr="0087287A">
        <w:rPr>
          <w:rFonts w:ascii="Times New Roman" w:hAnsi="Times New Roman"/>
          <w:color w:val="000000"/>
        </w:rPr>
        <w:t>к Муниципальной программе города Ржева Тверской области</w:t>
      </w:r>
    </w:p>
    <w:p w:rsidR="0016196B" w:rsidRPr="0087287A" w:rsidRDefault="0016196B" w:rsidP="006057D2">
      <w:pPr>
        <w:pStyle w:val="ListParagraph1"/>
        <w:jc w:val="right"/>
        <w:rPr>
          <w:rFonts w:ascii="Times New Roman" w:hAnsi="Times New Roman"/>
          <w:color w:val="000000"/>
        </w:rPr>
      </w:pPr>
      <w:r w:rsidRPr="0087287A">
        <w:rPr>
          <w:rFonts w:ascii="Times New Roman" w:hAnsi="Times New Roman"/>
          <w:color w:val="000000"/>
        </w:rPr>
        <w:t>«Формирование современной городской среды</w:t>
      </w:r>
    </w:p>
    <w:p w:rsidR="0016196B" w:rsidRPr="0087287A" w:rsidRDefault="0016196B" w:rsidP="006057D2">
      <w:pPr>
        <w:pStyle w:val="ListParagraph1"/>
        <w:jc w:val="right"/>
        <w:rPr>
          <w:rFonts w:ascii="Times New Roman" w:hAnsi="Times New Roman"/>
          <w:color w:val="000000"/>
        </w:rPr>
      </w:pPr>
      <w:r w:rsidRPr="0087287A">
        <w:rPr>
          <w:rFonts w:ascii="Times New Roman" w:hAnsi="Times New Roman"/>
          <w:color w:val="000000"/>
        </w:rPr>
        <w:t xml:space="preserve"> города </w:t>
      </w:r>
      <w:r>
        <w:rPr>
          <w:rFonts w:ascii="Times New Roman" w:hAnsi="Times New Roman"/>
          <w:color w:val="000000"/>
        </w:rPr>
        <w:t>Ржева  Тверской области» на 2022-2027</w:t>
      </w:r>
      <w:r w:rsidRPr="0087287A">
        <w:rPr>
          <w:rFonts w:ascii="Times New Roman" w:hAnsi="Times New Roman"/>
          <w:color w:val="000000"/>
        </w:rPr>
        <w:t xml:space="preserve"> годы</w:t>
      </w:r>
    </w:p>
    <w:p w:rsidR="0016196B" w:rsidRDefault="0016196B" w:rsidP="006057D2">
      <w:pPr>
        <w:pStyle w:val="ListParagraph1"/>
        <w:jc w:val="right"/>
        <w:rPr>
          <w:rFonts w:ascii="Times New Roman" w:hAnsi="Times New Roman"/>
          <w:sz w:val="18"/>
          <w:szCs w:val="18"/>
        </w:rPr>
      </w:pPr>
    </w:p>
    <w:p w:rsidR="0016196B" w:rsidRPr="00584841" w:rsidRDefault="0016196B" w:rsidP="006057D2">
      <w:pPr>
        <w:pStyle w:val="ListParagraph1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584841">
        <w:rPr>
          <w:rFonts w:ascii="Times New Roman" w:hAnsi="Times New Roman"/>
          <w:b/>
        </w:rPr>
        <w:t xml:space="preserve">Порядок </w:t>
      </w:r>
      <w:r>
        <w:rPr>
          <w:rFonts w:ascii="Times New Roman" w:hAnsi="Times New Roman"/>
          <w:b/>
        </w:rPr>
        <w:t>представления, рассмотрения и оценки предложений о включении дворовой территории в М</w:t>
      </w:r>
      <w:r w:rsidRPr="00584841">
        <w:rPr>
          <w:rFonts w:ascii="Times New Roman" w:hAnsi="Times New Roman"/>
          <w:b/>
        </w:rPr>
        <w:t xml:space="preserve">униципальную программу «Формирование современной городской среды  города </w:t>
      </w:r>
      <w:r>
        <w:rPr>
          <w:rFonts w:ascii="Times New Roman" w:hAnsi="Times New Roman"/>
          <w:b/>
        </w:rPr>
        <w:t>Ржева  Тверской области» на 2022-2027</w:t>
      </w:r>
      <w:r w:rsidRPr="00584841">
        <w:rPr>
          <w:rFonts w:ascii="Times New Roman" w:hAnsi="Times New Roman"/>
          <w:b/>
        </w:rPr>
        <w:t xml:space="preserve"> годы</w:t>
      </w:r>
    </w:p>
    <w:p w:rsidR="0016196B" w:rsidRPr="00584841" w:rsidRDefault="0016196B" w:rsidP="006057D2">
      <w:pPr>
        <w:pStyle w:val="ListParagraph1"/>
        <w:spacing w:after="0" w:line="240" w:lineRule="auto"/>
        <w:ind w:left="0" w:firstLine="709"/>
        <w:jc w:val="center"/>
        <w:rPr>
          <w:rFonts w:ascii="Times New Roman" w:hAnsi="Times New Roman"/>
        </w:rPr>
      </w:pPr>
    </w:p>
    <w:p w:rsidR="0016196B" w:rsidRPr="00E246E6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Общие положения</w:t>
      </w:r>
    </w:p>
    <w:p w:rsidR="0016196B" w:rsidRPr="00E246E6" w:rsidRDefault="0016196B" w:rsidP="006057D2">
      <w:pPr>
        <w:ind w:firstLine="709"/>
        <w:jc w:val="both"/>
      </w:pPr>
    </w:p>
    <w:p w:rsidR="0016196B" w:rsidRDefault="0016196B" w:rsidP="006057D2">
      <w:pPr>
        <w:pStyle w:val="ListParagraph1"/>
        <w:numPr>
          <w:ilvl w:val="1"/>
          <w:numId w:val="12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5775C">
        <w:rPr>
          <w:rFonts w:ascii="Times New Roman" w:hAnsi="Times New Roman"/>
        </w:rPr>
        <w:t>Настоящий Порядок</w:t>
      </w:r>
      <w:r w:rsidRPr="00157214">
        <w:rPr>
          <w:rFonts w:ascii="Times New Roman" w:hAnsi="Times New Roman"/>
        </w:rPr>
        <w:t>представления, рассмотрения и оценки предложений о включении дворовой территории в</w:t>
      </w:r>
      <w:r>
        <w:rPr>
          <w:rFonts w:ascii="Times New Roman" w:hAnsi="Times New Roman"/>
        </w:rPr>
        <w:t xml:space="preserve"> М</w:t>
      </w:r>
      <w:r w:rsidRPr="00157214">
        <w:rPr>
          <w:rFonts w:ascii="Times New Roman" w:hAnsi="Times New Roman"/>
        </w:rPr>
        <w:t xml:space="preserve">униципальную программу «Формирование современной городской среды  города </w:t>
      </w:r>
      <w:r>
        <w:rPr>
          <w:rFonts w:ascii="Times New Roman" w:hAnsi="Times New Roman"/>
        </w:rPr>
        <w:t>Ржева  Тверской области» на 2022-2027</w:t>
      </w:r>
      <w:r w:rsidRPr="00157214">
        <w:rPr>
          <w:rFonts w:ascii="Times New Roman" w:hAnsi="Times New Roman"/>
        </w:rPr>
        <w:t xml:space="preserve"> годы</w:t>
      </w:r>
      <w:r>
        <w:rPr>
          <w:rFonts w:ascii="Times New Roman" w:hAnsi="Times New Roman"/>
        </w:rPr>
        <w:t xml:space="preserve"> (далее – Порядок) </w:t>
      </w:r>
      <w:r w:rsidRPr="00D5775C">
        <w:rPr>
          <w:rFonts w:ascii="Times New Roman" w:hAnsi="Times New Roman"/>
        </w:rPr>
        <w:t xml:space="preserve">разработан в целях формирования </w:t>
      </w:r>
      <w:r>
        <w:rPr>
          <w:rFonts w:ascii="Times New Roman" w:hAnsi="Times New Roman"/>
          <w:color w:val="000000"/>
          <w:spacing w:val="2"/>
        </w:rPr>
        <w:t xml:space="preserve"> М</w:t>
      </w:r>
      <w:r w:rsidRPr="00D5775C">
        <w:rPr>
          <w:rFonts w:ascii="Times New Roman" w:hAnsi="Times New Roman"/>
          <w:color w:val="000000"/>
          <w:spacing w:val="2"/>
        </w:rPr>
        <w:t>униципальной программы города Ржева  Тверской области «Формирование современной городской среды  города</w:t>
      </w:r>
      <w:r>
        <w:rPr>
          <w:rFonts w:ascii="Times New Roman" w:hAnsi="Times New Roman"/>
          <w:color w:val="000000"/>
          <w:spacing w:val="2"/>
        </w:rPr>
        <w:t xml:space="preserve"> Ржева Тверской области» на 2022-2027</w:t>
      </w:r>
      <w:r w:rsidRPr="00D5775C">
        <w:rPr>
          <w:rFonts w:ascii="Times New Roman" w:hAnsi="Times New Roman"/>
          <w:color w:val="000000"/>
          <w:spacing w:val="2"/>
        </w:rPr>
        <w:t xml:space="preserve"> годы</w:t>
      </w:r>
      <w:r w:rsidRPr="00D5775C">
        <w:rPr>
          <w:rFonts w:ascii="Times New Roman" w:hAnsi="Times New Roman"/>
        </w:rPr>
        <w:t xml:space="preserve"> (далее </w:t>
      </w:r>
      <w:r>
        <w:rPr>
          <w:rFonts w:ascii="Times New Roman" w:hAnsi="Times New Roman"/>
        </w:rPr>
        <w:t>–</w:t>
      </w:r>
      <w:r w:rsidRPr="00D5775C">
        <w:rPr>
          <w:rFonts w:ascii="Times New Roman" w:hAnsi="Times New Roman"/>
        </w:rPr>
        <w:t xml:space="preserve"> муниципальная программа) и определяет последовательность представления, рассмотрения и оценки предложений овключении дворовой территории в муниципальную программу</w:t>
      </w:r>
      <w:r>
        <w:rPr>
          <w:rFonts w:ascii="Times New Roman" w:hAnsi="Times New Roman"/>
        </w:rPr>
        <w:t>.</w:t>
      </w:r>
    </w:p>
    <w:p w:rsidR="0016196B" w:rsidRPr="004C40B6" w:rsidRDefault="0016196B" w:rsidP="006057D2">
      <w:pPr>
        <w:pStyle w:val="ListParagraph1"/>
        <w:numPr>
          <w:ilvl w:val="1"/>
          <w:numId w:val="12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</w:rPr>
      </w:pPr>
      <w:r w:rsidRPr="004C40B6">
        <w:rPr>
          <w:rFonts w:ascii="Times New Roman" w:hAnsi="Times New Roman"/>
        </w:rPr>
        <w:t>Адресный перечень дворовых территорий, подлежащих благоустройству в рамках реализации муниципальной программы,</w:t>
      </w:r>
      <w:r w:rsidRPr="004C40B6">
        <w:rPr>
          <w:rFonts w:ascii="Times New Roman" w:hAnsi="Times New Roman"/>
          <w:color w:val="000000"/>
          <w:spacing w:val="2"/>
        </w:rPr>
        <w:t xml:space="preserve"> формируется в пределах </w:t>
      </w:r>
      <w:r w:rsidRPr="004C40B6">
        <w:rPr>
          <w:rFonts w:ascii="Times New Roman" w:hAnsi="Times New Roman"/>
          <w:color w:val="000000"/>
        </w:rPr>
        <w:t>лимитов бюджетных обязательств, предусмотренных муниципальной программой</w:t>
      </w:r>
      <w:r w:rsidRPr="004C40B6">
        <w:rPr>
          <w:rFonts w:ascii="Times New Roman" w:hAnsi="Times New Roman"/>
          <w:color w:val="000000"/>
          <w:spacing w:val="2"/>
        </w:rPr>
        <w:t xml:space="preserve"> на соответствующий финансовый год. </w:t>
      </w:r>
    </w:p>
    <w:p w:rsidR="0016196B" w:rsidRPr="004C40B6" w:rsidRDefault="0016196B" w:rsidP="006057D2">
      <w:pPr>
        <w:pStyle w:val="ListParagraph1"/>
        <w:numPr>
          <w:ilvl w:val="1"/>
          <w:numId w:val="12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</w:rPr>
      </w:pPr>
      <w:r w:rsidRPr="004C40B6">
        <w:rPr>
          <w:rFonts w:ascii="Times New Roman" w:hAnsi="Times New Roman"/>
        </w:rPr>
        <w:t>Очередность проведения работ по благоустройству дворовых территорий</w:t>
      </w:r>
      <w:r>
        <w:rPr>
          <w:rFonts w:ascii="Times New Roman" w:hAnsi="Times New Roman"/>
        </w:rPr>
        <w:t>, включенных в адресный перечень дворовых территорий, подлежащих благоустройству в рамках реализации муниципальной программы,</w:t>
      </w:r>
      <w:r w:rsidRPr="004C40B6">
        <w:rPr>
          <w:rFonts w:ascii="Times New Roman" w:hAnsi="Times New Roman"/>
        </w:rPr>
        <w:t xml:space="preserve"> определяется с учетом сроков поступления предложений от заинтересованных лиц о включении дворовой территории в муниципальную программу</w:t>
      </w:r>
      <w:r>
        <w:rPr>
          <w:rFonts w:ascii="Times New Roman" w:hAnsi="Times New Roman"/>
        </w:rPr>
        <w:t>.</w:t>
      </w:r>
    </w:p>
    <w:p w:rsidR="0016196B" w:rsidRPr="001A73BA" w:rsidRDefault="0016196B" w:rsidP="006057D2">
      <w:pPr>
        <w:pStyle w:val="ListParagraph1"/>
        <w:numPr>
          <w:ilvl w:val="1"/>
          <w:numId w:val="12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</w:rPr>
      </w:pPr>
      <w:r w:rsidRPr="001A73BA">
        <w:rPr>
          <w:rFonts w:ascii="Times New Roman" w:hAnsi="Times New Roman"/>
        </w:rPr>
        <w:t xml:space="preserve">Рассмотрение предложений </w:t>
      </w:r>
      <w:r>
        <w:rPr>
          <w:rFonts w:ascii="Times New Roman" w:hAnsi="Times New Roman"/>
        </w:rPr>
        <w:t>о включении дворовой территории в муниципальную программу осуществляется органом местного самоуправления</w:t>
      </w:r>
      <w:r w:rsidRPr="001A73BA">
        <w:rPr>
          <w:rFonts w:ascii="Times New Roman" w:hAnsi="Times New Roman"/>
        </w:rPr>
        <w:t>.</w:t>
      </w:r>
    </w:p>
    <w:p w:rsidR="0016196B" w:rsidRPr="001A73BA" w:rsidRDefault="0016196B" w:rsidP="006057D2">
      <w:pPr>
        <w:ind w:firstLine="709"/>
        <w:jc w:val="both"/>
        <w:rPr>
          <w:color w:val="000000"/>
          <w:spacing w:val="2"/>
        </w:rPr>
      </w:pPr>
    </w:p>
    <w:p w:rsidR="0016196B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2"/>
        </w:rPr>
      </w:pPr>
      <w:r>
        <w:rPr>
          <w:rFonts w:ascii="Times New Roman" w:hAnsi="Times New Roman"/>
          <w:b/>
          <w:color w:val="000000"/>
          <w:spacing w:val="2"/>
        </w:rPr>
        <w:t xml:space="preserve">2. </w:t>
      </w:r>
      <w:r w:rsidRPr="004468E2">
        <w:rPr>
          <w:rFonts w:ascii="Times New Roman" w:hAnsi="Times New Roman"/>
          <w:b/>
          <w:color w:val="000000"/>
          <w:spacing w:val="2"/>
        </w:rPr>
        <w:t xml:space="preserve">Порядок подачи предложений </w:t>
      </w:r>
      <w:r>
        <w:rPr>
          <w:rFonts w:ascii="Times New Roman" w:hAnsi="Times New Roman"/>
          <w:b/>
          <w:color w:val="000000"/>
          <w:spacing w:val="2"/>
        </w:rPr>
        <w:t>о включении</w:t>
      </w:r>
      <w:r w:rsidRPr="004468E2">
        <w:rPr>
          <w:rFonts w:ascii="Times New Roman" w:hAnsi="Times New Roman"/>
          <w:b/>
          <w:color w:val="000000"/>
          <w:spacing w:val="2"/>
        </w:rPr>
        <w:t xml:space="preserve"> дворовых территорий</w:t>
      </w:r>
    </w:p>
    <w:p w:rsidR="0016196B" w:rsidRPr="004468E2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2"/>
        </w:rPr>
      </w:pPr>
      <w:r>
        <w:rPr>
          <w:rFonts w:ascii="Times New Roman" w:hAnsi="Times New Roman"/>
          <w:b/>
          <w:color w:val="000000"/>
          <w:spacing w:val="2"/>
        </w:rPr>
        <w:t>в муниципальную программу</w:t>
      </w:r>
    </w:p>
    <w:p w:rsidR="0016196B" w:rsidRPr="004468E2" w:rsidRDefault="0016196B" w:rsidP="006057D2">
      <w:pPr>
        <w:pStyle w:val="ListParagraph1"/>
        <w:spacing w:after="0" w:line="240" w:lineRule="auto"/>
        <w:ind w:left="928"/>
        <w:rPr>
          <w:rFonts w:ascii="Times New Roman" w:hAnsi="Times New Roman"/>
          <w:b/>
          <w:color w:val="000000"/>
          <w:spacing w:val="2"/>
        </w:rPr>
      </w:pP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 xml:space="preserve">2.1. </w:t>
      </w:r>
      <w:r>
        <w:rPr>
          <w:color w:val="000000"/>
          <w:spacing w:val="2"/>
        </w:rPr>
        <w:t xml:space="preserve">Предложения о включении дворовой территории в муниципальную программу </w:t>
      </w:r>
      <w:r w:rsidRPr="004468E2">
        <w:rPr>
          <w:color w:val="000000"/>
          <w:spacing w:val="2"/>
        </w:rPr>
        <w:t>подаются товарищества</w:t>
      </w:r>
      <w:r>
        <w:rPr>
          <w:color w:val="000000"/>
          <w:spacing w:val="2"/>
        </w:rPr>
        <w:t>ми собственников жилья, жилищно-</w:t>
      </w:r>
      <w:r w:rsidRPr="004468E2">
        <w:rPr>
          <w:color w:val="000000"/>
          <w:spacing w:val="2"/>
        </w:rPr>
        <w:t>строительными кооперативами, жилищными кооперативами или иными специализированными потребительскими кооперативами, управляющими организациями, иными лицами, уполномоченными собственниками помещений в многоквартирном доме (далее – заинтересованные лица).</w:t>
      </w: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>В отношении одной дворовой территории может быть подано только одно предложение.</w:t>
      </w:r>
    </w:p>
    <w:p w:rsidR="0016196B" w:rsidRPr="00AF5FE4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 xml:space="preserve">В случае если многоквартирные дома, расположенные в одной дворовой территории, находятся в управлении </w:t>
      </w:r>
      <w:r w:rsidRPr="00596F38">
        <w:rPr>
          <w:color w:val="000000"/>
          <w:spacing w:val="2"/>
        </w:rPr>
        <w:t xml:space="preserve">нескольких заявителей, предложение подается уполномоченными лицами, определенными протоколами общих собраний собственников </w:t>
      </w:r>
      <w:r w:rsidRPr="00AF5FE4">
        <w:rPr>
          <w:color w:val="000000"/>
          <w:spacing w:val="2"/>
        </w:rPr>
        <w:t>помещений таких домов.</w:t>
      </w:r>
    </w:p>
    <w:p w:rsidR="0016196B" w:rsidRPr="00AF5FE4" w:rsidRDefault="0016196B" w:rsidP="006057D2">
      <w:pPr>
        <w:ind w:firstLine="709"/>
        <w:jc w:val="both"/>
      </w:pPr>
      <w:r w:rsidRPr="00AF5FE4">
        <w:t xml:space="preserve">2.2. Предложения о включении дворовых территорий в муниципальную программу, подаются заинтересованными лицами в период с 1 сентября по 30 ноября текущего </w:t>
      </w:r>
      <w:r w:rsidRPr="00AB0A4C">
        <w:t>года в Отдел ЖКХ и благоустройства территорий администрации города Ржева по адресу: г. Ржев, ул. Партизанская, д.33, каб. 303. В рабочие дни понедельник-четверг с 8.30 до 13.00 и с 14.00 до 17.30, пятница</w:t>
      </w:r>
      <w:r w:rsidRPr="00AF5FE4">
        <w:t xml:space="preserve"> с 8.30 до 13.00 и с 14.00 до 16.00.</w:t>
      </w:r>
    </w:p>
    <w:p w:rsidR="0016196B" w:rsidRPr="00AF5FE4" w:rsidRDefault="0016196B" w:rsidP="006057D2">
      <w:pPr>
        <w:ind w:firstLine="709"/>
        <w:jc w:val="both"/>
        <w:rPr>
          <w:color w:val="000000"/>
          <w:spacing w:val="2"/>
        </w:rPr>
      </w:pPr>
      <w:r w:rsidRPr="00AF5FE4">
        <w:t>2.3. Предложения о включении дворовых территорий в муниципальную программу  должны содержать следующие документы:</w:t>
      </w:r>
    </w:p>
    <w:p w:rsidR="0016196B" w:rsidRPr="00AF5FE4" w:rsidRDefault="0016196B" w:rsidP="006057D2">
      <w:pPr>
        <w:ind w:firstLine="709"/>
        <w:jc w:val="both"/>
      </w:pPr>
      <w:r w:rsidRPr="00AF5FE4">
        <w:t>а)  заявка собственников помещений в многоквартирном доме о включении дворовой территории в муниципальную программупо форме согласно приложению к настоящему Порядку;</w:t>
      </w:r>
    </w:p>
    <w:p w:rsidR="0016196B" w:rsidRPr="004468E2" w:rsidRDefault="0016196B" w:rsidP="006057D2">
      <w:pPr>
        <w:ind w:firstLine="709"/>
        <w:jc w:val="both"/>
      </w:pPr>
      <w:r w:rsidRPr="00AF5FE4">
        <w:t>б) оригинал протокола общего собрания собственников помещений  многоквартирного дома с оригиналами листов голосования, оформленных</w:t>
      </w:r>
      <w:r w:rsidRPr="004468E2">
        <w:t xml:space="preserve"> в соответствии с требованиями действующего законодательства, содержащих следующую информацию:</w:t>
      </w:r>
    </w:p>
    <w:p w:rsidR="0016196B" w:rsidRPr="004468E2" w:rsidRDefault="0016196B" w:rsidP="006057D2">
      <w:pPr>
        <w:ind w:firstLine="709"/>
        <w:jc w:val="both"/>
      </w:pPr>
      <w:r w:rsidRPr="004468E2">
        <w:t>- решение об обращении с предложением по в</w:t>
      </w:r>
      <w:r>
        <w:t>ключению дворовой территории в М</w:t>
      </w:r>
      <w:r w:rsidRPr="004468E2">
        <w:t>униципальную программу</w:t>
      </w:r>
      <w:r>
        <w:t xml:space="preserve"> города Ржева Т</w:t>
      </w:r>
      <w:r w:rsidRPr="004468E2">
        <w:t>верской области «Формирование современной городской среды города Ржева твер</w:t>
      </w:r>
      <w:r>
        <w:t>ской области» на 2022-2027 годы</w:t>
      </w:r>
      <w:r w:rsidRPr="004468E2">
        <w:t>;</w:t>
      </w:r>
    </w:p>
    <w:p w:rsidR="0016196B" w:rsidRPr="004468E2" w:rsidRDefault="0016196B" w:rsidP="006057D2">
      <w:pPr>
        <w:ind w:firstLine="709"/>
        <w:jc w:val="both"/>
      </w:pPr>
      <w:r w:rsidRPr="004468E2">
        <w:t>- перечень работ по благоустройству дворовой территории, сформированный исходя из минимального пе</w:t>
      </w:r>
      <w:r>
        <w:t>речня работ по благоустройству –</w:t>
      </w:r>
      <w:r w:rsidRPr="004468E2">
        <w:t xml:space="preserve"> ремонт дворовых проездов, обеспечение освещения дворовой территории, установка скамеек, урн для мусора;</w:t>
      </w:r>
    </w:p>
    <w:p w:rsidR="0016196B" w:rsidRPr="004468E2" w:rsidRDefault="0016196B" w:rsidP="006057D2">
      <w:pPr>
        <w:ind w:firstLine="709"/>
        <w:jc w:val="both"/>
      </w:pPr>
      <w:r w:rsidRPr="004468E2">
        <w:t xml:space="preserve"> - перечень работ по благоустройству дворовой территории, сформированный исходя из дополнительного перечня работ по благоустройству – оборудование детских и (или) спортивных площадок, автомобильных парковок, озеленение территории (в случае принятия такого решения заинтересованными лицами);</w:t>
      </w:r>
    </w:p>
    <w:p w:rsidR="0016196B" w:rsidRPr="004468E2" w:rsidRDefault="0016196B" w:rsidP="006057D2">
      <w:pPr>
        <w:ind w:firstLine="709"/>
        <w:jc w:val="both"/>
      </w:pPr>
      <w:r w:rsidRPr="004468E2">
        <w:t>- форма трудового участия заинтересованных лиц в выполнении минимального перечня работ по благоустройству дворовой территории – выполнение неоплачиваемых работ, не требующих специальной квалификации (субботник);</w:t>
      </w:r>
    </w:p>
    <w:p w:rsidR="0016196B" w:rsidRPr="004468E2" w:rsidRDefault="0016196B" w:rsidP="006057D2">
      <w:pPr>
        <w:ind w:firstLine="709"/>
        <w:jc w:val="both"/>
      </w:pPr>
      <w:r w:rsidRPr="004468E2">
        <w:t xml:space="preserve">- форма участия (финансовое и (или) трудовое) и доля участия заинтересованных лиц в выполнении дополнительного перечня работ по благоустройству дворовых территорий в размере 10% от </w:t>
      </w:r>
      <w:r w:rsidRPr="004468E2">
        <w:rPr>
          <w:color w:val="000000"/>
          <w:spacing w:val="2"/>
        </w:rPr>
        <w:t xml:space="preserve"> общей стоимости соответствующего вида работ</w:t>
      </w:r>
      <w:r w:rsidRPr="004468E2">
        <w:t>;</w:t>
      </w:r>
    </w:p>
    <w:p w:rsidR="0016196B" w:rsidRPr="004468E2" w:rsidRDefault="0016196B" w:rsidP="006057D2">
      <w:pPr>
        <w:jc w:val="both"/>
      </w:pPr>
      <w:r w:rsidRPr="004468E2">
        <w:t xml:space="preserve">              - решение об определении лиц, которые от имени собственников помещений в многоквартирном доме уполномочены на представление предложений, разработку дизайн-проекта благоустройства дворовой территории, а также на участие в контроле за выполнением работ по благоустройству дворовой территории, в том числе промежуточном, и их приемке;</w:t>
      </w:r>
    </w:p>
    <w:p w:rsidR="0016196B" w:rsidRPr="004468E2" w:rsidRDefault="0016196B" w:rsidP="006057D2">
      <w:pPr>
        <w:ind w:firstLine="709"/>
        <w:jc w:val="both"/>
      </w:pPr>
      <w:r w:rsidRPr="004468E2">
        <w:t xml:space="preserve">- решение о принятии оборудования, иных материальных объектов, установленных на дворовой территории в результате реализации мероприятий по ее благоустройству, на последующее содержание (обслуживание) в соответствии с требованиями законодательства Российской Федерации; </w:t>
      </w:r>
    </w:p>
    <w:p w:rsidR="0016196B" w:rsidRPr="004468E2" w:rsidRDefault="0016196B" w:rsidP="006057D2">
      <w:pPr>
        <w:ind w:firstLine="709"/>
        <w:jc w:val="both"/>
      </w:pPr>
      <w:r w:rsidRPr="004468E2">
        <w:t>в) схема с границами дворовой территории, предлагаемой к благоустройству;</w:t>
      </w:r>
    </w:p>
    <w:p w:rsidR="0016196B" w:rsidRPr="004468E2" w:rsidRDefault="0016196B" w:rsidP="006057D2">
      <w:pPr>
        <w:ind w:firstLine="709"/>
        <w:jc w:val="both"/>
      </w:pPr>
      <w:r w:rsidRPr="004468E2">
        <w:t>г) проектно-сметная документация на выполнение работ по благ</w:t>
      </w:r>
      <w:r>
        <w:t>оустройству дворовой территории</w:t>
      </w:r>
      <w:r w:rsidRPr="004468E2">
        <w:t>;</w:t>
      </w:r>
    </w:p>
    <w:p w:rsidR="0016196B" w:rsidRPr="004468E2" w:rsidRDefault="0016196B" w:rsidP="006057D2">
      <w:pPr>
        <w:ind w:firstLine="709"/>
        <w:jc w:val="both"/>
      </w:pPr>
      <w:r w:rsidRPr="004468E2">
        <w:t>д) фотоматериалы (на электронном и бумажном носителях), отражающие фактическое состояние дворовой территории.</w:t>
      </w: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 xml:space="preserve">2.4. Ответственность за достоверность сведений, содержащихся в предложении </w:t>
      </w:r>
      <w:r>
        <w:rPr>
          <w:color w:val="000000"/>
          <w:spacing w:val="2"/>
        </w:rPr>
        <w:t xml:space="preserve">о включении дворовой территории в муниципальную программу </w:t>
      </w:r>
      <w:r w:rsidRPr="004468E2">
        <w:rPr>
          <w:color w:val="000000"/>
          <w:spacing w:val="2"/>
        </w:rPr>
        <w:t>и прилагаемых к нему документах, несет лицо, представившее данное предложение и документы.</w:t>
      </w:r>
    </w:p>
    <w:p w:rsidR="0016196B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 xml:space="preserve">2.5. Непредставление заинтересованными лицами документов, указанных </w:t>
      </w:r>
      <w:r>
        <w:rPr>
          <w:color w:val="000000"/>
          <w:spacing w:val="2"/>
        </w:rPr>
        <w:t>в разделе 2 настоящего Порядка</w:t>
      </w:r>
      <w:r w:rsidRPr="004468E2">
        <w:rPr>
          <w:color w:val="000000"/>
          <w:spacing w:val="2"/>
        </w:rPr>
        <w:t xml:space="preserve">, является основанием для отказа </w:t>
      </w:r>
      <w:r>
        <w:rPr>
          <w:color w:val="000000"/>
          <w:spacing w:val="2"/>
        </w:rPr>
        <w:t xml:space="preserve">в принятии пакета документов. </w:t>
      </w: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  <w:r>
        <w:rPr>
          <w:color w:val="000000"/>
          <w:spacing w:val="2"/>
        </w:rPr>
        <w:t>2.6. Дополнительный перечень работ по благоустройству формируется на основании предложений собственников помещений многоквартирных домов, расположенных в границах дворовой территории, подлежащей благоустройству, утвержденных протоколом общего собрания собственников помещений многоквартирных домов и реализуется только при условии выполнения работ, предусмотренных минимальным перечнем работ по благоустройству.</w:t>
      </w: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  <w:r w:rsidRPr="004468E2">
        <w:rPr>
          <w:color w:val="000000"/>
          <w:spacing w:val="2"/>
        </w:rPr>
        <w:t>2.</w:t>
      </w:r>
      <w:r>
        <w:rPr>
          <w:color w:val="000000"/>
          <w:spacing w:val="2"/>
        </w:rPr>
        <w:t>7</w:t>
      </w:r>
      <w:r w:rsidRPr="004468E2">
        <w:rPr>
          <w:color w:val="000000"/>
          <w:spacing w:val="2"/>
        </w:rPr>
        <w:t>. Условием проведения мероприятий по благоустройству дворовых территорий является учет необходимости обеспечения физической, пространственной и информационной доступности зданий, сооружений дворовых территорий для инвалидов и маломобильных групп населения.</w:t>
      </w:r>
    </w:p>
    <w:p w:rsidR="0016196B" w:rsidRPr="004468E2" w:rsidRDefault="0016196B" w:rsidP="006057D2">
      <w:pPr>
        <w:ind w:firstLine="709"/>
        <w:jc w:val="both"/>
        <w:rPr>
          <w:color w:val="000000"/>
          <w:spacing w:val="2"/>
        </w:rPr>
      </w:pPr>
    </w:p>
    <w:p w:rsidR="0016196B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2"/>
        </w:rPr>
      </w:pPr>
      <w:r>
        <w:rPr>
          <w:rFonts w:ascii="Times New Roman" w:hAnsi="Times New Roman"/>
          <w:b/>
          <w:color w:val="000000"/>
          <w:spacing w:val="2"/>
        </w:rPr>
        <w:t xml:space="preserve">3. </w:t>
      </w:r>
      <w:r w:rsidRPr="004468E2">
        <w:rPr>
          <w:rFonts w:ascii="Times New Roman" w:hAnsi="Times New Roman"/>
          <w:b/>
          <w:color w:val="000000"/>
          <w:spacing w:val="2"/>
        </w:rPr>
        <w:t>Рассмотрение и оценка предложений</w:t>
      </w:r>
      <w:r>
        <w:rPr>
          <w:rFonts w:ascii="Times New Roman" w:hAnsi="Times New Roman"/>
          <w:b/>
          <w:color w:val="000000"/>
          <w:spacing w:val="2"/>
        </w:rPr>
        <w:t xml:space="preserve"> овключении</w:t>
      </w:r>
      <w:r w:rsidRPr="004468E2">
        <w:rPr>
          <w:rFonts w:ascii="Times New Roman" w:hAnsi="Times New Roman"/>
          <w:b/>
          <w:color w:val="000000"/>
          <w:spacing w:val="2"/>
        </w:rPr>
        <w:t xml:space="preserve"> дворовых территорий</w:t>
      </w:r>
    </w:p>
    <w:p w:rsidR="0016196B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2"/>
        </w:rPr>
      </w:pPr>
      <w:r>
        <w:rPr>
          <w:rFonts w:ascii="Times New Roman" w:hAnsi="Times New Roman"/>
          <w:b/>
          <w:color w:val="000000"/>
          <w:spacing w:val="2"/>
        </w:rPr>
        <w:t>в муниципальную программу</w:t>
      </w:r>
    </w:p>
    <w:p w:rsidR="0016196B" w:rsidRPr="004468E2" w:rsidRDefault="0016196B" w:rsidP="006057D2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2"/>
        </w:rPr>
      </w:pPr>
    </w:p>
    <w:p w:rsidR="0016196B" w:rsidRPr="00415555" w:rsidRDefault="0016196B" w:rsidP="006057D2">
      <w:pPr>
        <w:ind w:firstLine="709"/>
        <w:jc w:val="both"/>
      </w:pPr>
      <w:r w:rsidRPr="00415555">
        <w:rPr>
          <w:color w:val="000000"/>
          <w:spacing w:val="2"/>
        </w:rPr>
        <w:t xml:space="preserve">3.1. </w:t>
      </w:r>
      <w:r w:rsidRPr="00415555">
        <w:t xml:space="preserve">Поступившие предложения регистрируются в день их поступления в журнале регистрации предложений с указанием порядкового регистрационного номера, даты и времени представления предложения, адреса многоквартирного дома, дворовая территория которого предлагается к благоустройству, фамилии, имени, отчества представителя. </w:t>
      </w:r>
    </w:p>
    <w:p w:rsidR="0016196B" w:rsidRPr="00415555" w:rsidRDefault="0016196B" w:rsidP="006057D2">
      <w:pPr>
        <w:ind w:firstLine="709"/>
        <w:jc w:val="both"/>
      </w:pPr>
      <w:r>
        <w:t>3.2</w:t>
      </w:r>
      <w:r w:rsidRPr="00415555">
        <w:t>. Поступившие предлож</w:t>
      </w:r>
      <w:r>
        <w:t>ения представляются в Отдел ЖКХ и благоустройства территорий администрации города Ржева</w:t>
      </w:r>
      <w:r w:rsidRPr="00415555">
        <w:t>:</w:t>
      </w:r>
    </w:p>
    <w:p w:rsidR="0016196B" w:rsidRPr="00415555" w:rsidRDefault="0016196B" w:rsidP="006057D2">
      <w:pPr>
        <w:pStyle w:val="ListParagraph1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415555">
        <w:rPr>
          <w:rFonts w:ascii="Times New Roman" w:hAnsi="Times New Roman"/>
        </w:rPr>
        <w:t xml:space="preserve">- для рассмотрения на предмет их соответствия требованиям, установленным разделом 2 настоящего Порядка и принятия решения о включении (или об отказе включения) дворовой территории в </w:t>
      </w:r>
      <w:r>
        <w:rPr>
          <w:rFonts w:ascii="Times New Roman" w:hAnsi="Times New Roman"/>
        </w:rPr>
        <w:t>а</w:t>
      </w:r>
      <w:r w:rsidRPr="00415555">
        <w:rPr>
          <w:rFonts w:ascii="Times New Roman" w:hAnsi="Times New Roman"/>
        </w:rPr>
        <w:t>дресный перечень дворовых территорий, подлежащих благоустройству</w:t>
      </w:r>
      <w:r>
        <w:rPr>
          <w:rFonts w:ascii="Times New Roman" w:hAnsi="Times New Roman"/>
        </w:rPr>
        <w:t xml:space="preserve"> в рамках реализации муниципальной программы</w:t>
      </w:r>
      <w:r w:rsidRPr="00415555">
        <w:rPr>
          <w:rFonts w:ascii="Times New Roman" w:hAnsi="Times New Roman"/>
        </w:rPr>
        <w:t>;</w:t>
      </w:r>
    </w:p>
    <w:p w:rsidR="0016196B" w:rsidRDefault="0016196B" w:rsidP="006057D2">
      <w:pPr>
        <w:ind w:firstLine="709"/>
        <w:jc w:val="both"/>
      </w:pPr>
      <w:r w:rsidRPr="00415555">
        <w:t>- формирования адресного перечня дворовых территорий подлежащих благоустройству</w:t>
      </w:r>
      <w:r>
        <w:t xml:space="preserve"> в рамках реализации муниципальной программы, </w:t>
      </w:r>
      <w:r w:rsidRPr="00415555">
        <w:t>исходя из даты представления предложений заинтересованных лиц, в пределах лимитов бюджетных ассигнований, предусмотренных муниципальной программой</w:t>
      </w:r>
      <w:r>
        <w:t>, на год, следующий за текущим</w:t>
      </w:r>
      <w:r w:rsidRPr="00415555">
        <w:t>.</w:t>
      </w:r>
    </w:p>
    <w:p w:rsidR="0016196B" w:rsidRDefault="0016196B" w:rsidP="006057D2">
      <w:pPr>
        <w:ind w:firstLine="709"/>
        <w:jc w:val="both"/>
      </w:pPr>
      <w:r>
        <w:t>3.3. В случае выявления несоответствия предложения требованиям настоящего Порядка, предложение с прилагаемыми к нему документами возвращается заинтересованному лицу с указанием причин, явившихся основанием для возврата.</w:t>
      </w:r>
    </w:p>
    <w:p w:rsidR="0016196B" w:rsidRPr="005C655B" w:rsidRDefault="0016196B" w:rsidP="006057D2">
      <w:pPr>
        <w:ind w:firstLine="709"/>
        <w:jc w:val="both"/>
      </w:pPr>
      <w:r w:rsidRPr="005C655B">
        <w:t xml:space="preserve">После устранения причины, явившейся основанием для возврата </w:t>
      </w:r>
      <w:r>
        <w:t>предложения</w:t>
      </w:r>
      <w:r w:rsidRPr="005C655B">
        <w:t xml:space="preserve">, представитель вправе повторно направить предложение </w:t>
      </w:r>
      <w:r>
        <w:t>о включениидворовой территории в муниципальную программу</w:t>
      </w:r>
      <w:r w:rsidRPr="005C655B">
        <w:t>. В этом случае датой приема документов будет являться дата их повторной подачи.</w:t>
      </w:r>
    </w:p>
    <w:p w:rsidR="0016196B" w:rsidRPr="00415555" w:rsidRDefault="0016196B" w:rsidP="006057D2">
      <w:pPr>
        <w:ind w:firstLine="709"/>
        <w:jc w:val="both"/>
        <w:rPr>
          <w:color w:val="000000"/>
          <w:spacing w:val="2"/>
        </w:rPr>
      </w:pPr>
      <w:r>
        <w:rPr>
          <w:color w:val="000000"/>
          <w:spacing w:val="2"/>
        </w:rPr>
        <w:t>3.4</w:t>
      </w:r>
      <w:r w:rsidRPr="00415555">
        <w:rPr>
          <w:color w:val="000000"/>
          <w:spacing w:val="2"/>
        </w:rPr>
        <w:t xml:space="preserve">. </w:t>
      </w:r>
      <w:r>
        <w:rPr>
          <w:color w:val="000000"/>
          <w:spacing w:val="2"/>
        </w:rPr>
        <w:t xml:space="preserve">Решение органа местного самоуправления о включении дворовых территорий в </w:t>
      </w:r>
      <w:r>
        <w:t>а</w:t>
      </w:r>
      <w:r w:rsidRPr="00415555">
        <w:t>дресный перечень дворовых территорий, подлежащих благоустройству</w:t>
      </w:r>
      <w:r>
        <w:t xml:space="preserve"> в рамках реализации муниципальной программы на год следующий за текущим. </w:t>
      </w:r>
    </w:p>
    <w:p w:rsidR="0016196B" w:rsidRPr="004468E2" w:rsidRDefault="0016196B" w:rsidP="006057D2">
      <w:pPr>
        <w:pStyle w:val="p14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3.5. Предложения с приложенными документами, не включенные в адресный перечень</w:t>
      </w:r>
      <w:r w:rsidRPr="00415555">
        <w:rPr>
          <w:sz w:val="22"/>
          <w:szCs w:val="22"/>
        </w:rPr>
        <w:t xml:space="preserve"> дворовых территорий подлежащих благоустройству</w:t>
      </w:r>
      <w:r>
        <w:rPr>
          <w:sz w:val="22"/>
          <w:szCs w:val="22"/>
        </w:rPr>
        <w:t xml:space="preserve"> в рамках реализации муниципальной программы в текущем финансовом году, хранятся Отделе ЖКХ и благоустройства территорий администрации города Ржева.</w:t>
      </w:r>
    </w:p>
    <w:p w:rsidR="0016196B" w:rsidRDefault="0016196B" w:rsidP="006057D2">
      <w:pPr>
        <w:ind w:firstLine="709"/>
        <w:jc w:val="both"/>
        <w:rPr>
          <w:color w:val="000000"/>
          <w:spacing w:val="2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jc w:val="right"/>
        <w:rPr>
          <w:sz w:val="18"/>
          <w:szCs w:val="18"/>
        </w:rPr>
      </w:pPr>
    </w:p>
    <w:p w:rsidR="0016196B" w:rsidRDefault="0016196B" w:rsidP="006057D2">
      <w:pPr>
        <w:pStyle w:val="ListParagraph1"/>
        <w:spacing w:after="0" w:line="240" w:lineRule="auto"/>
        <w:ind w:left="0"/>
        <w:rPr>
          <w:rFonts w:ascii="Times New Roman" w:hAnsi="Times New Roman"/>
          <w:sz w:val="18"/>
          <w:szCs w:val="18"/>
          <w:lang w:eastAsia="ru-RU"/>
        </w:rPr>
      </w:pPr>
    </w:p>
    <w:p w:rsidR="0016196B" w:rsidRPr="00D8746C" w:rsidRDefault="0016196B" w:rsidP="006057D2">
      <w:pPr>
        <w:pStyle w:val="ListParagraph1"/>
        <w:spacing w:after="0" w:line="240" w:lineRule="auto"/>
        <w:ind w:left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к</w:t>
      </w:r>
    </w:p>
    <w:p w:rsidR="0016196B" w:rsidRPr="00D8746C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sz w:val="20"/>
          <w:szCs w:val="20"/>
        </w:rPr>
      </w:pPr>
      <w:r w:rsidRPr="00D8746C">
        <w:rPr>
          <w:rFonts w:ascii="Times New Roman" w:hAnsi="Times New Roman"/>
          <w:sz w:val="20"/>
          <w:szCs w:val="20"/>
        </w:rPr>
        <w:t xml:space="preserve">Порядку  представления, рассмотрения и оценки </w:t>
      </w:r>
    </w:p>
    <w:p w:rsidR="0016196B" w:rsidRPr="00D8746C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sz w:val="20"/>
          <w:szCs w:val="20"/>
        </w:rPr>
      </w:pPr>
      <w:r w:rsidRPr="00D8746C">
        <w:rPr>
          <w:rFonts w:ascii="Times New Roman" w:hAnsi="Times New Roman"/>
          <w:sz w:val="20"/>
          <w:szCs w:val="20"/>
        </w:rPr>
        <w:t xml:space="preserve">предложений о включении дворовой территории </w:t>
      </w:r>
    </w:p>
    <w:p w:rsidR="0016196B" w:rsidRPr="00D8746C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 М</w:t>
      </w:r>
      <w:r w:rsidRPr="00D8746C">
        <w:rPr>
          <w:rFonts w:ascii="Times New Roman" w:hAnsi="Times New Roman"/>
          <w:sz w:val="20"/>
          <w:szCs w:val="20"/>
        </w:rPr>
        <w:t>униципальную программу «Формирование современной</w:t>
      </w:r>
    </w:p>
    <w:p w:rsidR="0016196B" w:rsidRPr="00D8746C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sz w:val="20"/>
          <w:szCs w:val="20"/>
        </w:rPr>
      </w:pPr>
      <w:r w:rsidRPr="00D8746C">
        <w:rPr>
          <w:rFonts w:ascii="Times New Roman" w:hAnsi="Times New Roman"/>
          <w:sz w:val="20"/>
          <w:szCs w:val="20"/>
        </w:rPr>
        <w:t xml:space="preserve">городской среды  города Ржева  Тверской области» </w:t>
      </w:r>
    </w:p>
    <w:p w:rsidR="0016196B" w:rsidRPr="00D8746C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2022</w:t>
      </w:r>
      <w:r w:rsidRPr="00D8746C">
        <w:rPr>
          <w:rFonts w:ascii="Times New Roman" w:hAnsi="Times New Roman"/>
          <w:sz w:val="20"/>
          <w:szCs w:val="20"/>
        </w:rPr>
        <w:t>-202</w:t>
      </w:r>
      <w:r>
        <w:rPr>
          <w:rFonts w:ascii="Times New Roman" w:hAnsi="Times New Roman"/>
          <w:sz w:val="20"/>
          <w:szCs w:val="20"/>
        </w:rPr>
        <w:t>7</w:t>
      </w:r>
      <w:r w:rsidRPr="00D8746C">
        <w:rPr>
          <w:rFonts w:ascii="Times New Roman" w:hAnsi="Times New Roman"/>
          <w:sz w:val="20"/>
          <w:szCs w:val="20"/>
        </w:rPr>
        <w:t xml:space="preserve"> годы</w:t>
      </w:r>
    </w:p>
    <w:p w:rsidR="0016196B" w:rsidRPr="00A50BCE" w:rsidRDefault="0016196B" w:rsidP="006057D2">
      <w:pPr>
        <w:pStyle w:val="ListParagraph1"/>
        <w:spacing w:after="0" w:line="240" w:lineRule="auto"/>
        <w:ind w:left="0" w:firstLine="709"/>
        <w:jc w:val="right"/>
        <w:rPr>
          <w:rFonts w:ascii="Times New Roman" w:hAnsi="Times New Roman"/>
          <w:b/>
          <w:sz w:val="16"/>
          <w:szCs w:val="16"/>
        </w:rPr>
      </w:pPr>
    </w:p>
    <w:p w:rsidR="0016196B" w:rsidRDefault="0016196B" w:rsidP="006057D2"/>
    <w:p w:rsidR="0016196B" w:rsidRDefault="0016196B" w:rsidP="006057D2">
      <w:pPr>
        <w:jc w:val="right"/>
      </w:pPr>
    </w:p>
    <w:p w:rsidR="0016196B" w:rsidRDefault="0016196B" w:rsidP="006057D2">
      <w:pPr>
        <w:jc w:val="right"/>
      </w:pPr>
    </w:p>
    <w:p w:rsidR="0016196B" w:rsidRPr="00342562" w:rsidRDefault="0016196B" w:rsidP="006057D2">
      <w:pPr>
        <w:jc w:val="right"/>
      </w:pPr>
      <w:r w:rsidRPr="00342562">
        <w:t>Отдел</w:t>
      </w:r>
      <w:r>
        <w:t xml:space="preserve"> ЖКХ и </w:t>
      </w:r>
      <w:r w:rsidRPr="00342562">
        <w:t xml:space="preserve"> благоустройства территорий </w:t>
      </w:r>
    </w:p>
    <w:p w:rsidR="0016196B" w:rsidRPr="00342562" w:rsidRDefault="0016196B" w:rsidP="006057D2">
      <w:pPr>
        <w:jc w:val="right"/>
      </w:pPr>
      <w:r w:rsidRPr="00342562">
        <w:t>администрации города Ржева Тверской области</w:t>
      </w:r>
    </w:p>
    <w:p w:rsidR="0016196B" w:rsidRPr="00342562" w:rsidRDefault="0016196B" w:rsidP="006057D2">
      <w:pPr>
        <w:jc w:val="right"/>
      </w:pPr>
      <w:r>
        <w:t>О</w:t>
      </w:r>
      <w:r w:rsidRPr="00342562">
        <w:t>т  (</w:t>
      </w:r>
      <w:r w:rsidRPr="00D8746C">
        <w:rPr>
          <w:i/>
          <w:sz w:val="20"/>
          <w:szCs w:val="20"/>
        </w:rPr>
        <w:t>указывается полностью фамилия, имя, отчество представителя</w:t>
      </w:r>
      <w:r w:rsidRPr="00342562">
        <w:t>)</w:t>
      </w:r>
    </w:p>
    <w:p w:rsidR="0016196B" w:rsidRPr="00342562" w:rsidRDefault="0016196B" w:rsidP="006057D2">
      <w:pPr>
        <w:jc w:val="right"/>
      </w:pPr>
      <w:r w:rsidRPr="00342562">
        <w:t>________________________________________</w:t>
      </w:r>
    </w:p>
    <w:p w:rsidR="0016196B" w:rsidRPr="00342562" w:rsidRDefault="0016196B" w:rsidP="006057D2">
      <w:pPr>
        <w:jc w:val="right"/>
      </w:pPr>
      <w:r w:rsidRPr="00342562">
        <w:t>________________________________________</w:t>
      </w:r>
    </w:p>
    <w:p w:rsidR="0016196B" w:rsidRPr="00342562" w:rsidRDefault="0016196B" w:rsidP="006057D2">
      <w:pPr>
        <w:jc w:val="right"/>
      </w:pPr>
      <w:r w:rsidRPr="00342562">
        <w:t>проживающий (ая) по адресу:</w:t>
      </w:r>
    </w:p>
    <w:p w:rsidR="0016196B" w:rsidRPr="00342562" w:rsidRDefault="0016196B" w:rsidP="006057D2">
      <w:pPr>
        <w:jc w:val="right"/>
      </w:pPr>
      <w:r w:rsidRPr="00342562">
        <w:t>________________________________________</w:t>
      </w:r>
    </w:p>
    <w:p w:rsidR="0016196B" w:rsidRPr="00342562" w:rsidRDefault="0016196B" w:rsidP="006057D2">
      <w:pPr>
        <w:jc w:val="right"/>
      </w:pPr>
      <w:r w:rsidRPr="00342562">
        <w:t>________________________________________</w:t>
      </w:r>
    </w:p>
    <w:p w:rsidR="0016196B" w:rsidRPr="00342562" w:rsidRDefault="0016196B" w:rsidP="006057D2">
      <w:pPr>
        <w:jc w:val="right"/>
      </w:pPr>
      <w:r w:rsidRPr="00342562">
        <w:t>Номер контактного телефона:</w:t>
      </w:r>
    </w:p>
    <w:p w:rsidR="0016196B" w:rsidRPr="00342562" w:rsidRDefault="0016196B" w:rsidP="006057D2">
      <w:pPr>
        <w:jc w:val="right"/>
      </w:pPr>
      <w:r w:rsidRPr="00342562">
        <w:t>________________________________________</w:t>
      </w:r>
    </w:p>
    <w:p w:rsidR="0016196B" w:rsidRPr="00342562" w:rsidRDefault="0016196B" w:rsidP="006057D2">
      <w:pPr>
        <w:jc w:val="both"/>
      </w:pPr>
    </w:p>
    <w:p w:rsidR="0016196B" w:rsidRPr="00342562" w:rsidRDefault="0016196B" w:rsidP="006057D2">
      <w:pPr>
        <w:jc w:val="center"/>
        <w:rPr>
          <w:b/>
        </w:rPr>
      </w:pPr>
      <w:r w:rsidRPr="00342562">
        <w:rPr>
          <w:b/>
        </w:rPr>
        <w:t>ЗАЯВКА</w:t>
      </w:r>
    </w:p>
    <w:p w:rsidR="0016196B" w:rsidRPr="00342562" w:rsidRDefault="0016196B" w:rsidP="006057D2">
      <w:pPr>
        <w:jc w:val="center"/>
        <w:rPr>
          <w:b/>
        </w:rPr>
      </w:pPr>
      <w:r w:rsidRPr="00342562">
        <w:rPr>
          <w:b/>
        </w:rPr>
        <w:t xml:space="preserve">о </w:t>
      </w:r>
      <w:r>
        <w:rPr>
          <w:b/>
        </w:rPr>
        <w:t>включении дворовой территории в М</w:t>
      </w:r>
      <w:r w:rsidRPr="00342562">
        <w:rPr>
          <w:b/>
        </w:rPr>
        <w:t>униципальную программу города Ржева Тверской области «Формирование современной городской среды города</w:t>
      </w:r>
      <w:r>
        <w:rPr>
          <w:b/>
        </w:rPr>
        <w:t xml:space="preserve"> Ржева Тверской области» на 2022-2027</w:t>
      </w:r>
      <w:r w:rsidRPr="00342562">
        <w:rPr>
          <w:b/>
        </w:rPr>
        <w:t xml:space="preserve"> годы</w:t>
      </w:r>
    </w:p>
    <w:p w:rsidR="0016196B" w:rsidRPr="00342562" w:rsidRDefault="0016196B" w:rsidP="006057D2">
      <w:pPr>
        <w:jc w:val="both"/>
        <w:rPr>
          <w:b/>
        </w:rPr>
      </w:pPr>
    </w:p>
    <w:p w:rsidR="0016196B" w:rsidRPr="00342562" w:rsidRDefault="0016196B" w:rsidP="006057D2">
      <w:pPr>
        <w:jc w:val="both"/>
      </w:pPr>
      <w:r w:rsidRPr="00342562">
        <w:t>Прошу включить дворовую территорию многоквартирного дома</w:t>
      </w:r>
    </w:p>
    <w:p w:rsidR="0016196B" w:rsidRPr="00342562" w:rsidRDefault="0016196B" w:rsidP="006057D2">
      <w:pPr>
        <w:jc w:val="both"/>
      </w:pPr>
      <w:r w:rsidRPr="00342562">
        <w:t>______________________________________________________________________________________________________________________________________________________</w:t>
      </w:r>
    </w:p>
    <w:p w:rsidR="0016196B" w:rsidRPr="00342562" w:rsidRDefault="0016196B" w:rsidP="006057D2">
      <w:pPr>
        <w:jc w:val="both"/>
      </w:pPr>
      <w:r w:rsidRPr="00342562">
        <w:t>(указать адрес многоквартирного дома)</w:t>
      </w:r>
    </w:p>
    <w:p w:rsidR="0016196B" w:rsidRPr="00342562" w:rsidRDefault="0016196B" w:rsidP="006057D2">
      <w:pPr>
        <w:jc w:val="both"/>
      </w:pPr>
      <w:r>
        <w:t>в М</w:t>
      </w:r>
      <w:r w:rsidRPr="00342562">
        <w:t>униципальную программу города Ржева Тверской области «Формирование современной городской среды города</w:t>
      </w:r>
      <w:r>
        <w:t xml:space="preserve"> Ржева Тверской области» на 2022-2027</w:t>
      </w:r>
      <w:r w:rsidRPr="00342562">
        <w:t xml:space="preserve"> годы для благоустройства дворовой территории.</w:t>
      </w:r>
    </w:p>
    <w:p w:rsidR="0016196B" w:rsidRPr="00342562" w:rsidRDefault="0016196B" w:rsidP="006057D2">
      <w:pPr>
        <w:jc w:val="both"/>
      </w:pPr>
    </w:p>
    <w:p w:rsidR="0016196B" w:rsidRPr="00342562" w:rsidRDefault="0016196B" w:rsidP="006057D2">
      <w:pPr>
        <w:jc w:val="both"/>
      </w:pPr>
      <w:r w:rsidRPr="00342562">
        <w:t>Приложения к заявке:</w:t>
      </w:r>
    </w:p>
    <w:p w:rsidR="0016196B" w:rsidRPr="00342562" w:rsidRDefault="0016196B" w:rsidP="006057D2">
      <w:pPr>
        <w:jc w:val="both"/>
      </w:pPr>
      <w:r w:rsidRPr="00342562">
        <w:t>1. Оригинал протокола общего собрания собственников помещений в многоквартирном доме, решений собственников зданий и сооружений.</w:t>
      </w:r>
    </w:p>
    <w:p w:rsidR="0016196B" w:rsidRPr="00342562" w:rsidRDefault="0016196B" w:rsidP="006057D2">
      <w:pPr>
        <w:jc w:val="both"/>
      </w:pPr>
      <w:r w:rsidRPr="00342562">
        <w:t>2. Схема с границами территории, предлагаемой</w:t>
      </w:r>
      <w:r>
        <w:t xml:space="preserve"> к благоустройству</w:t>
      </w:r>
      <w:r w:rsidRPr="00342562">
        <w:t>.</w:t>
      </w:r>
    </w:p>
    <w:p w:rsidR="0016196B" w:rsidRPr="00342562" w:rsidRDefault="0016196B" w:rsidP="006057D2">
      <w:pPr>
        <w:jc w:val="both"/>
      </w:pPr>
      <w:r w:rsidRPr="00342562">
        <w:t>3.Фотоматериалы, подтверждающие отсутствие или ненадлежащее состояние соответствующих элементов благоустройства дворовых территорий</w:t>
      </w:r>
    </w:p>
    <w:p w:rsidR="0016196B" w:rsidRPr="00342562" w:rsidRDefault="0016196B" w:rsidP="006057D2">
      <w:pPr>
        <w:jc w:val="both"/>
      </w:pPr>
      <w:r w:rsidRPr="00342562">
        <w:t>4. Копия проектно-сметной документации, в том чис</w:t>
      </w:r>
      <w:r>
        <w:t>ле локальной сметы</w:t>
      </w:r>
    </w:p>
    <w:p w:rsidR="0016196B" w:rsidRPr="00342562" w:rsidRDefault="0016196B" w:rsidP="006057D2">
      <w:pPr>
        <w:jc w:val="both"/>
      </w:pPr>
    </w:p>
    <w:p w:rsidR="0016196B" w:rsidRPr="00342562" w:rsidRDefault="0016196B" w:rsidP="006057D2">
      <w:pPr>
        <w:jc w:val="both"/>
      </w:pPr>
    </w:p>
    <w:p w:rsidR="0016196B" w:rsidRPr="00342562" w:rsidRDefault="0016196B" w:rsidP="006057D2">
      <w:pPr>
        <w:spacing w:line="240" w:lineRule="atLeast"/>
        <w:jc w:val="right"/>
      </w:pPr>
      <w:r w:rsidRPr="00342562">
        <w:t>Представитель_____________________</w:t>
      </w:r>
    </w:p>
    <w:p w:rsidR="0016196B" w:rsidRPr="00342562" w:rsidRDefault="0016196B" w:rsidP="006057D2">
      <w:pPr>
        <w:spacing w:line="240" w:lineRule="atLeast"/>
        <w:jc w:val="right"/>
      </w:pPr>
      <w:r w:rsidRPr="00342562">
        <w:t>(</w:t>
      </w:r>
      <w:r w:rsidRPr="00D8746C">
        <w:rPr>
          <w:i/>
        </w:rPr>
        <w:t>подпись</w:t>
      </w:r>
      <w:r w:rsidRPr="00342562">
        <w:t>)</w:t>
      </w:r>
    </w:p>
    <w:p w:rsidR="0016196B" w:rsidRPr="00342562" w:rsidRDefault="0016196B" w:rsidP="006057D2">
      <w:pPr>
        <w:spacing w:line="240" w:lineRule="atLeast"/>
        <w:jc w:val="right"/>
      </w:pPr>
      <w:r w:rsidRPr="00342562">
        <w:t>____________________</w:t>
      </w:r>
    </w:p>
    <w:p w:rsidR="0016196B" w:rsidRDefault="0016196B" w:rsidP="006057D2">
      <w:pPr>
        <w:spacing w:line="240" w:lineRule="atLeast"/>
        <w:jc w:val="right"/>
      </w:pPr>
      <w:r w:rsidRPr="00D8746C">
        <w:rPr>
          <w:i/>
        </w:rPr>
        <w:t>(фамилия и инициалы</w:t>
      </w:r>
      <w:r w:rsidRPr="00342562">
        <w:t>)</w:t>
      </w:r>
    </w:p>
    <w:p w:rsidR="0016196B" w:rsidRDefault="0016196B" w:rsidP="006057D2">
      <w:pPr>
        <w:spacing w:line="240" w:lineRule="atLeast"/>
        <w:jc w:val="right"/>
      </w:pPr>
    </w:p>
    <w:p w:rsidR="0016196B" w:rsidRDefault="0016196B" w:rsidP="006057D2">
      <w:pPr>
        <w:spacing w:line="240" w:lineRule="atLeast"/>
        <w:jc w:val="right"/>
      </w:pPr>
    </w:p>
    <w:p w:rsidR="0016196B" w:rsidRDefault="0016196B" w:rsidP="006057D2">
      <w:pPr>
        <w:spacing w:line="240" w:lineRule="atLeast"/>
        <w:jc w:val="right"/>
      </w:pPr>
    </w:p>
    <w:p w:rsidR="0016196B" w:rsidRDefault="0016196B" w:rsidP="006057D2">
      <w:pPr>
        <w:spacing w:line="240" w:lineRule="atLeast"/>
        <w:jc w:val="right"/>
      </w:pPr>
    </w:p>
    <w:p w:rsidR="0016196B" w:rsidRDefault="0016196B" w:rsidP="006057D2">
      <w:pPr>
        <w:spacing w:line="240" w:lineRule="atLeast"/>
        <w:jc w:val="right"/>
      </w:pPr>
    </w:p>
    <w:p w:rsidR="0016196B" w:rsidRDefault="0016196B" w:rsidP="006057D2">
      <w:pPr>
        <w:spacing w:line="240" w:lineRule="atLeast"/>
        <w:jc w:val="right"/>
      </w:pPr>
    </w:p>
    <w:p w:rsidR="0016196B" w:rsidRDefault="0016196B"/>
    <w:p w:rsidR="0016196B" w:rsidRDefault="0016196B"/>
    <w:p w:rsidR="0016196B" w:rsidRPr="00E94E41" w:rsidRDefault="0016196B" w:rsidP="009D53C4">
      <w:pPr>
        <w:spacing w:line="240" w:lineRule="atLeast"/>
        <w:jc w:val="center"/>
        <w:rPr>
          <w:b/>
        </w:rPr>
      </w:pPr>
      <w:r w:rsidRPr="00E94E41">
        <w:rPr>
          <w:b/>
        </w:rPr>
        <w:t>ПРОТОКОЛ №___</w:t>
      </w:r>
    </w:p>
    <w:p w:rsidR="0016196B" w:rsidRPr="00E94E41" w:rsidRDefault="0016196B" w:rsidP="009D53C4">
      <w:pPr>
        <w:spacing w:line="240" w:lineRule="atLeast"/>
        <w:jc w:val="center"/>
        <w:rPr>
          <w:b/>
        </w:rPr>
      </w:pPr>
      <w:r w:rsidRPr="00E94E41">
        <w:rPr>
          <w:b/>
        </w:rPr>
        <w:t>общего собрания собственников помещений в многоквартирном доме, расположенном по адресу:________________________________</w:t>
      </w:r>
    </w:p>
    <w:p w:rsidR="0016196B" w:rsidRPr="00E94E41" w:rsidRDefault="0016196B" w:rsidP="009D53C4">
      <w:pPr>
        <w:spacing w:line="240" w:lineRule="atLeast"/>
        <w:jc w:val="both"/>
        <w:rPr>
          <w:vertAlign w:val="superscript"/>
        </w:rPr>
      </w:pPr>
    </w:p>
    <w:tbl>
      <w:tblPr>
        <w:tblpPr w:leftFromText="180" w:rightFromText="180" w:vertAnchor="text" w:horzAnchor="margin" w:tblpY="-64"/>
        <w:tblW w:w="91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375"/>
        <w:gridCol w:w="3735"/>
      </w:tblGrid>
      <w:tr w:rsidR="0016196B" w:rsidRPr="00E94E41" w:rsidTr="001C4101">
        <w:trPr>
          <w:trHeight w:val="171"/>
        </w:trPr>
        <w:tc>
          <w:tcPr>
            <w:tcW w:w="5375" w:type="dxa"/>
          </w:tcPr>
          <w:p w:rsidR="0016196B" w:rsidRPr="00E94E41" w:rsidRDefault="0016196B" w:rsidP="00027B7D">
            <w:pPr>
              <w:suppressLineNumbers/>
              <w:suppressAutoHyphens/>
              <w:spacing w:line="240" w:lineRule="atLeast"/>
              <w:jc w:val="both"/>
              <w:rPr>
                <w:lang w:eastAsia="ar-SA"/>
              </w:rPr>
            </w:pPr>
            <w:r w:rsidRPr="00E94E41">
              <w:rPr>
                <w:lang w:eastAsia="ar-SA"/>
              </w:rPr>
              <w:t>г. ________________</w:t>
            </w:r>
          </w:p>
          <w:p w:rsidR="0016196B" w:rsidRPr="00E94E41" w:rsidRDefault="0016196B" w:rsidP="00027B7D">
            <w:pPr>
              <w:spacing w:line="240" w:lineRule="atLeast"/>
              <w:jc w:val="both"/>
            </w:pPr>
          </w:p>
        </w:tc>
        <w:tc>
          <w:tcPr>
            <w:tcW w:w="3735" w:type="dxa"/>
          </w:tcPr>
          <w:p w:rsidR="0016196B" w:rsidRPr="00E94E41" w:rsidRDefault="0016196B" w:rsidP="00027B7D">
            <w:pPr>
              <w:suppressLineNumbers/>
              <w:suppressAutoHyphens/>
              <w:spacing w:line="240" w:lineRule="atLeast"/>
              <w:jc w:val="both"/>
              <w:rPr>
                <w:lang w:val="en-US" w:eastAsia="ar-SA"/>
              </w:rPr>
            </w:pPr>
            <w:r w:rsidRPr="00E94E41">
              <w:rPr>
                <w:lang w:eastAsia="ar-SA"/>
              </w:rPr>
              <w:t xml:space="preserve">     «____» ______________ 20__г.</w:t>
            </w:r>
          </w:p>
        </w:tc>
      </w:tr>
    </w:tbl>
    <w:p w:rsidR="0016196B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</w:p>
    <w:p w:rsidR="0016196B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</w:p>
    <w:p w:rsidR="0016196B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</w:p>
    <w:p w:rsidR="0016196B" w:rsidRPr="000F7A14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>Место проведения общего собрания: __________________________________________________</w:t>
      </w:r>
      <w:r>
        <w:rPr>
          <w:color w:val="000000"/>
          <w:sz w:val="22"/>
          <w:szCs w:val="22"/>
        </w:rPr>
        <w:t>___</w:t>
      </w:r>
    </w:p>
    <w:p w:rsidR="0016196B" w:rsidRPr="000F7A14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 xml:space="preserve">Дата проведения общего собрания: </w:t>
      </w:r>
    </w:p>
    <w:p w:rsidR="0016196B" w:rsidRPr="000F7A14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>Дата начала: «___»_________20___г.</w:t>
      </w:r>
    </w:p>
    <w:p w:rsidR="0016196B" w:rsidRPr="000F7A14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>Дата окончания: «___»_________20___г.</w:t>
      </w:r>
    </w:p>
    <w:p w:rsidR="0016196B" w:rsidRPr="000F7A14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>Вид общего собрания:_________________________________________________________________</w:t>
      </w:r>
    </w:p>
    <w:p w:rsidR="0016196B" w:rsidRPr="00BA7F47" w:rsidRDefault="0016196B" w:rsidP="002C53F3">
      <w:pPr>
        <w:spacing w:line="240" w:lineRule="atLeast"/>
        <w:jc w:val="center"/>
        <w:rPr>
          <w:i/>
          <w:color w:val="000000"/>
          <w:sz w:val="16"/>
          <w:szCs w:val="16"/>
        </w:rPr>
      </w:pPr>
      <w:r w:rsidRPr="00BA7F47">
        <w:rPr>
          <w:i/>
          <w:color w:val="000000"/>
          <w:sz w:val="16"/>
          <w:szCs w:val="16"/>
        </w:rPr>
        <w:t>(годовое, внеочередное)</w:t>
      </w:r>
    </w:p>
    <w:p w:rsidR="0016196B" w:rsidRDefault="0016196B" w:rsidP="00095E9C">
      <w:pPr>
        <w:spacing w:line="240" w:lineRule="atLeast"/>
        <w:jc w:val="both"/>
        <w:rPr>
          <w:color w:val="000000"/>
          <w:sz w:val="22"/>
          <w:szCs w:val="22"/>
        </w:rPr>
      </w:pPr>
      <w:r w:rsidRPr="000F7A14">
        <w:rPr>
          <w:color w:val="000000"/>
          <w:sz w:val="22"/>
          <w:szCs w:val="22"/>
        </w:rPr>
        <w:t>Форма проведения:</w:t>
      </w:r>
      <w:r w:rsidRPr="00BA7F47">
        <w:rPr>
          <w:color w:val="000000"/>
          <w:sz w:val="22"/>
          <w:szCs w:val="22"/>
        </w:rPr>
        <w:t xml:space="preserve"> __________________________________________________________________</w:t>
      </w:r>
      <w:r>
        <w:rPr>
          <w:color w:val="000000"/>
          <w:sz w:val="22"/>
          <w:szCs w:val="22"/>
        </w:rPr>
        <w:t>_</w:t>
      </w:r>
    </w:p>
    <w:p w:rsidR="0016196B" w:rsidRDefault="0016196B" w:rsidP="002C53F3">
      <w:pPr>
        <w:spacing w:line="240" w:lineRule="atLeast"/>
        <w:jc w:val="center"/>
        <w:rPr>
          <w:i/>
          <w:color w:val="000000"/>
          <w:sz w:val="16"/>
          <w:szCs w:val="16"/>
        </w:rPr>
      </w:pPr>
      <w:r w:rsidRPr="00915B9D">
        <w:rPr>
          <w:i/>
          <w:color w:val="000000"/>
          <w:sz w:val="16"/>
          <w:szCs w:val="16"/>
        </w:rPr>
        <w:t>(очное, заочное, очно-заочное голосование)</w:t>
      </w:r>
    </w:p>
    <w:p w:rsidR="0016196B" w:rsidRDefault="0016196B" w:rsidP="00095E9C">
      <w:pPr>
        <w:spacing w:line="240" w:lineRule="atLeast"/>
        <w:jc w:val="both"/>
        <w:rPr>
          <w:color w:val="000000"/>
        </w:rPr>
      </w:pPr>
      <w:r w:rsidRPr="000F7A14">
        <w:rPr>
          <w:color w:val="000000"/>
          <w:sz w:val="22"/>
          <w:szCs w:val="22"/>
        </w:rPr>
        <w:t>Инициатор проведения внеочередного общего собрания собственников помещений многоквартирного дома (далее - МКД)</w:t>
      </w:r>
      <w:r w:rsidRPr="00F00AEC">
        <w:rPr>
          <w:color w:val="000000"/>
          <w:sz w:val="22"/>
          <w:szCs w:val="22"/>
        </w:rPr>
        <w:t xml:space="preserve"> :</w:t>
      </w:r>
      <w:r>
        <w:rPr>
          <w:color w:val="000000"/>
        </w:rPr>
        <w:t xml:space="preserve"> _____________________________________________</w:t>
      </w:r>
    </w:p>
    <w:p w:rsidR="0016196B" w:rsidRDefault="0016196B" w:rsidP="00095E9C">
      <w:pPr>
        <w:spacing w:line="240" w:lineRule="atLeast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16196B" w:rsidRPr="007C1DFA" w:rsidRDefault="0016196B" w:rsidP="002C53F3">
      <w:pPr>
        <w:spacing w:line="240" w:lineRule="atLeast"/>
        <w:jc w:val="center"/>
        <w:rPr>
          <w:i/>
          <w:color w:val="000000"/>
          <w:sz w:val="16"/>
          <w:szCs w:val="16"/>
        </w:rPr>
      </w:pPr>
      <w:r w:rsidRPr="007C1DFA">
        <w:rPr>
          <w:i/>
          <w:color w:val="000000"/>
          <w:sz w:val="16"/>
          <w:szCs w:val="16"/>
        </w:rPr>
        <w:t>(для юридических лиц указывается полное наименование и основной государственный регистрационный номер (ОГРН) в соответствии с его учредительными и регистрационными документами; для физических лиц (Ф.И.О.,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16196B" w:rsidRPr="00BA7F47" w:rsidRDefault="0016196B" w:rsidP="00095E9C">
      <w:pPr>
        <w:spacing w:line="240" w:lineRule="atLeast"/>
        <w:jc w:val="both"/>
        <w:rPr>
          <w:color w:val="000000"/>
          <w:sz w:val="20"/>
          <w:szCs w:val="20"/>
        </w:rPr>
      </w:pPr>
      <w:r w:rsidRPr="000F7A14">
        <w:rPr>
          <w:color w:val="000000"/>
          <w:sz w:val="22"/>
          <w:szCs w:val="22"/>
        </w:rPr>
        <w:t>Председатель общего собрания собственников в МКД</w:t>
      </w:r>
      <w:r w:rsidRPr="00BA7F47">
        <w:rPr>
          <w:color w:val="000000"/>
          <w:sz w:val="20"/>
          <w:szCs w:val="20"/>
        </w:rPr>
        <w:t xml:space="preserve"> _________________________________</w:t>
      </w:r>
      <w:r>
        <w:rPr>
          <w:color w:val="000000"/>
          <w:sz w:val="20"/>
          <w:szCs w:val="20"/>
        </w:rPr>
        <w:t>_______</w:t>
      </w:r>
    </w:p>
    <w:p w:rsidR="0016196B" w:rsidRPr="00BA7F47" w:rsidRDefault="0016196B" w:rsidP="00095E9C">
      <w:pPr>
        <w:spacing w:line="240" w:lineRule="atLeast"/>
        <w:jc w:val="both"/>
        <w:rPr>
          <w:color w:val="000000"/>
          <w:sz w:val="20"/>
          <w:szCs w:val="20"/>
        </w:rPr>
      </w:pPr>
      <w:r w:rsidRPr="00BA7F47">
        <w:rPr>
          <w:color w:val="000000"/>
          <w:sz w:val="20"/>
          <w:szCs w:val="20"/>
        </w:rPr>
        <w:t>___________________________________________________________________________</w:t>
      </w:r>
      <w:r>
        <w:rPr>
          <w:color w:val="000000"/>
          <w:sz w:val="20"/>
          <w:szCs w:val="20"/>
        </w:rPr>
        <w:t>__________________</w:t>
      </w:r>
    </w:p>
    <w:p w:rsidR="0016196B" w:rsidRPr="00BA7F47" w:rsidRDefault="0016196B" w:rsidP="00095E9C">
      <w:pPr>
        <w:spacing w:line="240" w:lineRule="atLeast"/>
        <w:jc w:val="both"/>
        <w:rPr>
          <w:color w:val="000000"/>
          <w:sz w:val="20"/>
          <w:szCs w:val="20"/>
        </w:rPr>
      </w:pPr>
      <w:r w:rsidRPr="000F7A14">
        <w:rPr>
          <w:color w:val="000000"/>
          <w:sz w:val="22"/>
          <w:szCs w:val="22"/>
        </w:rPr>
        <w:t>Секретарь общего собрания собственников в МКД</w:t>
      </w:r>
      <w:r w:rsidRPr="00BA7F47">
        <w:rPr>
          <w:color w:val="000000"/>
          <w:sz w:val="20"/>
          <w:szCs w:val="20"/>
        </w:rPr>
        <w:t xml:space="preserve"> __________________________________</w:t>
      </w:r>
      <w:r>
        <w:rPr>
          <w:color w:val="000000"/>
          <w:sz w:val="20"/>
          <w:szCs w:val="20"/>
        </w:rPr>
        <w:t>___________</w:t>
      </w:r>
    </w:p>
    <w:p w:rsidR="0016196B" w:rsidRPr="00BA7F47" w:rsidRDefault="0016196B" w:rsidP="00095E9C">
      <w:pPr>
        <w:spacing w:line="240" w:lineRule="atLeast"/>
        <w:jc w:val="both"/>
        <w:rPr>
          <w:i/>
          <w:color w:val="000000"/>
          <w:sz w:val="20"/>
          <w:szCs w:val="20"/>
        </w:rPr>
      </w:pPr>
      <w:r w:rsidRPr="00BA7F47">
        <w:rPr>
          <w:i/>
          <w:color w:val="000000"/>
          <w:sz w:val="20"/>
          <w:szCs w:val="20"/>
        </w:rPr>
        <w:t>_____________________________________________________________________________________________</w:t>
      </w:r>
    </w:p>
    <w:p w:rsidR="0016196B" w:rsidRPr="00BA7F47" w:rsidRDefault="0016196B" w:rsidP="00095E9C">
      <w:pPr>
        <w:spacing w:line="240" w:lineRule="atLeast"/>
        <w:jc w:val="both"/>
        <w:rPr>
          <w:i/>
          <w:color w:val="000000"/>
          <w:sz w:val="20"/>
          <w:szCs w:val="20"/>
        </w:rPr>
      </w:pPr>
      <w:r w:rsidRPr="000F7A14">
        <w:rPr>
          <w:color w:val="000000"/>
          <w:sz w:val="22"/>
          <w:szCs w:val="22"/>
        </w:rPr>
        <w:t>Лица, проводившие подсчет голосов</w:t>
      </w:r>
      <w:r w:rsidRPr="00BA7F47">
        <w:rPr>
          <w:i/>
          <w:color w:val="000000"/>
          <w:sz w:val="20"/>
          <w:szCs w:val="20"/>
        </w:rPr>
        <w:t xml:space="preserve"> _____________________________________</w:t>
      </w:r>
      <w:r>
        <w:rPr>
          <w:i/>
          <w:color w:val="000000"/>
          <w:sz w:val="20"/>
          <w:szCs w:val="20"/>
        </w:rPr>
        <w:t>____________________</w:t>
      </w:r>
    </w:p>
    <w:p w:rsidR="0016196B" w:rsidRPr="00BA7F47" w:rsidRDefault="0016196B" w:rsidP="00095E9C">
      <w:pPr>
        <w:spacing w:line="240" w:lineRule="atLeast"/>
        <w:jc w:val="both"/>
        <w:rPr>
          <w:i/>
          <w:color w:val="000000"/>
          <w:sz w:val="20"/>
          <w:szCs w:val="20"/>
        </w:rPr>
      </w:pPr>
      <w:r w:rsidRPr="00BA7F47">
        <w:rPr>
          <w:i/>
          <w:color w:val="000000"/>
          <w:sz w:val="20"/>
          <w:szCs w:val="20"/>
        </w:rPr>
        <w:t>_____________________________________________________________________________________________</w:t>
      </w:r>
    </w:p>
    <w:p w:rsidR="0016196B" w:rsidRDefault="0016196B" w:rsidP="00095E9C">
      <w:pPr>
        <w:spacing w:line="240" w:lineRule="atLeast"/>
        <w:jc w:val="both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>______________________________________________________________________________________________________________</w:t>
      </w:r>
    </w:p>
    <w:p w:rsidR="0016196B" w:rsidRPr="001C13C9" w:rsidRDefault="0016196B" w:rsidP="007F758A">
      <w:pPr>
        <w:shd w:val="clear" w:color="auto" w:fill="FFFFFF"/>
        <w:jc w:val="both"/>
        <w:rPr>
          <w:color w:val="000000"/>
          <w:sz w:val="22"/>
          <w:szCs w:val="22"/>
        </w:rPr>
      </w:pPr>
      <w:r w:rsidRPr="001C13C9">
        <w:rPr>
          <w:color w:val="000000"/>
          <w:sz w:val="22"/>
          <w:szCs w:val="22"/>
        </w:rPr>
        <w:t>Общая площадь помещений в многоквартирном доме</w:t>
      </w:r>
      <w:r w:rsidRPr="001C13C9">
        <w:rPr>
          <w:color w:val="000000"/>
          <w:sz w:val="22"/>
          <w:szCs w:val="22"/>
          <w:vertAlign w:val="superscript"/>
        </w:rPr>
        <w:footnoteReference w:id="2"/>
      </w:r>
      <w:r w:rsidRPr="001C13C9">
        <w:rPr>
          <w:color w:val="000000"/>
          <w:sz w:val="22"/>
          <w:szCs w:val="22"/>
        </w:rPr>
        <w:t>: всего ________ кв. метров, в том числе:</w:t>
      </w:r>
    </w:p>
    <w:p w:rsidR="0016196B" w:rsidRPr="001C13C9" w:rsidRDefault="0016196B" w:rsidP="007F758A">
      <w:pPr>
        <w:shd w:val="clear" w:color="auto" w:fill="FFFFFF"/>
        <w:jc w:val="both"/>
        <w:rPr>
          <w:color w:val="000000"/>
          <w:sz w:val="22"/>
          <w:szCs w:val="22"/>
        </w:rPr>
      </w:pPr>
      <w:r w:rsidRPr="001C13C9">
        <w:rPr>
          <w:color w:val="000000"/>
          <w:sz w:val="22"/>
          <w:szCs w:val="22"/>
        </w:rPr>
        <w:t>_________ кв. метров жилых помещений, _________ кв. метров нежилых помещений.</w:t>
      </w:r>
    </w:p>
    <w:p w:rsidR="0016196B" w:rsidRPr="000F7A14" w:rsidRDefault="0016196B" w:rsidP="007F758A">
      <w:pPr>
        <w:shd w:val="clear" w:color="auto" w:fill="FFFFFF"/>
        <w:tabs>
          <w:tab w:val="left" w:leader="underscore" w:pos="6898"/>
        </w:tabs>
        <w:jc w:val="both"/>
        <w:rPr>
          <w:color w:val="000000"/>
          <w:sz w:val="22"/>
          <w:szCs w:val="22"/>
        </w:rPr>
      </w:pPr>
      <w:r w:rsidRPr="001C13C9">
        <w:rPr>
          <w:color w:val="000000"/>
          <w:sz w:val="22"/>
          <w:szCs w:val="22"/>
        </w:rPr>
        <w:t>На собрании присутствовали собственники помещений (представители собственников) в</w:t>
      </w:r>
      <w:r w:rsidRPr="000F7A14">
        <w:rPr>
          <w:color w:val="000000"/>
          <w:sz w:val="22"/>
          <w:szCs w:val="22"/>
        </w:rPr>
        <w:t xml:space="preserve"> количестве _____ человек, обладающие _____ голосами</w:t>
      </w:r>
      <w:r w:rsidRPr="000F7A14">
        <w:rPr>
          <w:color w:val="000000"/>
          <w:sz w:val="22"/>
          <w:szCs w:val="22"/>
          <w:vertAlign w:val="superscript"/>
        </w:rPr>
        <w:footnoteReference w:id="3"/>
      </w:r>
      <w:r w:rsidRPr="000F7A14">
        <w:rPr>
          <w:color w:val="000000"/>
          <w:sz w:val="22"/>
          <w:szCs w:val="22"/>
        </w:rPr>
        <w:t>, что составляет ______ %</w:t>
      </w:r>
      <w:r w:rsidRPr="000F7A14">
        <w:rPr>
          <w:color w:val="000000"/>
          <w:sz w:val="22"/>
          <w:szCs w:val="22"/>
          <w:vertAlign w:val="superscript"/>
        </w:rPr>
        <w:footnoteReference w:id="4"/>
      </w:r>
      <w:r w:rsidRPr="000F7A14">
        <w:rPr>
          <w:color w:val="000000"/>
          <w:sz w:val="22"/>
          <w:szCs w:val="22"/>
        </w:rPr>
        <w:t xml:space="preserve"> от общего числа голосов всех собственников помещений. </w:t>
      </w:r>
    </w:p>
    <w:p w:rsidR="0016196B" w:rsidRDefault="0016196B" w:rsidP="00095E9C">
      <w:pPr>
        <w:shd w:val="clear" w:color="auto" w:fill="FFFFFF"/>
        <w:tabs>
          <w:tab w:val="left" w:leader="underscore" w:pos="6898"/>
        </w:tabs>
        <w:spacing w:line="360" w:lineRule="auto"/>
        <w:jc w:val="both"/>
        <w:rPr>
          <w:b/>
          <w:color w:val="000000"/>
          <w:sz w:val="22"/>
          <w:szCs w:val="22"/>
        </w:rPr>
      </w:pPr>
      <w:r w:rsidRPr="001C13C9">
        <w:rPr>
          <w:b/>
          <w:color w:val="000000"/>
          <w:sz w:val="22"/>
          <w:szCs w:val="22"/>
        </w:rPr>
        <w:t>Кворум имеется. Собрание правомочно.</w:t>
      </w:r>
    </w:p>
    <w:p w:rsidR="0016196B" w:rsidRPr="001C13C9" w:rsidRDefault="0016196B" w:rsidP="00095E9C">
      <w:pPr>
        <w:shd w:val="clear" w:color="auto" w:fill="FFFFFF"/>
        <w:tabs>
          <w:tab w:val="left" w:leader="underscore" w:pos="6898"/>
        </w:tabs>
        <w:spacing w:line="360" w:lineRule="auto"/>
        <w:jc w:val="both"/>
        <w:rPr>
          <w:b/>
          <w:color w:val="000000"/>
          <w:sz w:val="22"/>
          <w:szCs w:val="22"/>
        </w:rPr>
      </w:pPr>
    </w:p>
    <w:p w:rsidR="0016196B" w:rsidRPr="00B026B4" w:rsidRDefault="0016196B" w:rsidP="007F758A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B026B4">
        <w:rPr>
          <w:b/>
          <w:sz w:val="22"/>
          <w:szCs w:val="22"/>
          <w:u w:val="single"/>
        </w:rPr>
        <w:t>Повестка дня общего собрания собственников помещений</w:t>
      </w:r>
    </w:p>
    <w:p w:rsidR="0016196B" w:rsidRPr="00B026B4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B026B4">
        <w:rPr>
          <w:sz w:val="22"/>
          <w:szCs w:val="22"/>
        </w:rPr>
        <w:t>Принятие решения о подаче предложения</w:t>
      </w:r>
      <w:r>
        <w:rPr>
          <w:sz w:val="22"/>
          <w:szCs w:val="22"/>
        </w:rPr>
        <w:t xml:space="preserve"> </w:t>
      </w:r>
      <w:r w:rsidRPr="00B026B4">
        <w:rPr>
          <w:sz w:val="22"/>
          <w:szCs w:val="22"/>
        </w:rPr>
        <w:t>по включению дворовой территории в муниципальную программу города Ржева Тверской области «Формирование современной городской среды города</w:t>
      </w:r>
      <w:r>
        <w:rPr>
          <w:sz w:val="22"/>
          <w:szCs w:val="22"/>
        </w:rPr>
        <w:t xml:space="preserve"> Ржева Тверской области» на 2022-2027</w:t>
      </w:r>
      <w:r w:rsidRPr="00B026B4">
        <w:rPr>
          <w:sz w:val="22"/>
          <w:szCs w:val="22"/>
        </w:rPr>
        <w:t xml:space="preserve"> годы.</w:t>
      </w:r>
    </w:p>
    <w:p w:rsidR="0016196B" w:rsidRPr="00B026B4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B026B4">
        <w:rPr>
          <w:sz w:val="22"/>
          <w:szCs w:val="22"/>
        </w:rPr>
        <w:t>Определение перечня работ по благоустройству дворовой территории, сформированного исходя из минимального перечня работ по благоустройству</w:t>
      </w:r>
      <w:r>
        <w:rPr>
          <w:sz w:val="22"/>
          <w:szCs w:val="22"/>
        </w:rPr>
        <w:t xml:space="preserve"> дворовой территории</w:t>
      </w:r>
      <w:r w:rsidRPr="00B026B4">
        <w:rPr>
          <w:sz w:val="22"/>
          <w:szCs w:val="22"/>
        </w:rPr>
        <w:t>.</w:t>
      </w:r>
    </w:p>
    <w:p w:rsidR="0016196B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B026B4">
        <w:rPr>
          <w:sz w:val="22"/>
          <w:szCs w:val="22"/>
        </w:rPr>
        <w:t>Определение перечня работ по благоустройству дворовой территории, сформированного исходя из дополнительного перечня работ по благоустройству</w:t>
      </w:r>
      <w:r>
        <w:rPr>
          <w:sz w:val="22"/>
          <w:szCs w:val="22"/>
        </w:rPr>
        <w:t xml:space="preserve"> дворовой территории</w:t>
      </w:r>
      <w:r w:rsidRPr="00B026B4">
        <w:rPr>
          <w:sz w:val="22"/>
          <w:szCs w:val="22"/>
        </w:rPr>
        <w:t>.</w:t>
      </w:r>
    </w:p>
    <w:p w:rsidR="0016196B" w:rsidRPr="00B026B4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О</w:t>
      </w:r>
      <w:r>
        <w:rPr>
          <w:sz w:val="22"/>
          <w:szCs w:val="22"/>
        </w:rPr>
        <w:t>пределение формы</w:t>
      </w:r>
      <w:r w:rsidRPr="006F2BDF">
        <w:rPr>
          <w:sz w:val="22"/>
          <w:szCs w:val="22"/>
        </w:rPr>
        <w:t xml:space="preserve"> участия собственников МКД в выполнении работ, сформированных исходя из минимального перечня работ по благоустройству дворовой территории</w:t>
      </w:r>
      <w:r>
        <w:rPr>
          <w:sz w:val="22"/>
          <w:szCs w:val="22"/>
        </w:rPr>
        <w:t>.</w:t>
      </w:r>
    </w:p>
    <w:p w:rsidR="0016196B" w:rsidRPr="009B6347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О</w:t>
      </w:r>
      <w:r>
        <w:rPr>
          <w:sz w:val="22"/>
          <w:szCs w:val="22"/>
        </w:rPr>
        <w:t>пределение формы и доли</w:t>
      </w:r>
      <w:r w:rsidRPr="006F2BDF">
        <w:rPr>
          <w:sz w:val="22"/>
          <w:szCs w:val="22"/>
        </w:rPr>
        <w:t xml:space="preserve"> участия собственников МКД в выполнении работ, сформированных исходя из дополнительного перечня работ по благоустройству дворовой территории</w:t>
      </w:r>
      <w:r>
        <w:rPr>
          <w:sz w:val="22"/>
          <w:szCs w:val="22"/>
        </w:rPr>
        <w:t>.</w:t>
      </w:r>
    </w:p>
    <w:p w:rsidR="0016196B" w:rsidRPr="009B6347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9B6347">
        <w:rPr>
          <w:sz w:val="22"/>
          <w:szCs w:val="22"/>
        </w:rPr>
        <w:t>Определение порядка сбора денежных средств на софинансирование видов работ</w:t>
      </w:r>
      <w:r>
        <w:rPr>
          <w:sz w:val="22"/>
          <w:szCs w:val="22"/>
        </w:rPr>
        <w:t xml:space="preserve"> из дополнительного перечня работ по благоустройству дворовой территории</w:t>
      </w:r>
      <w:r w:rsidRPr="009B6347">
        <w:rPr>
          <w:sz w:val="22"/>
          <w:szCs w:val="22"/>
        </w:rPr>
        <w:t>.</w:t>
      </w:r>
    </w:p>
    <w:p w:rsidR="0016196B" w:rsidRPr="00777E83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777E83">
        <w:rPr>
          <w:sz w:val="22"/>
          <w:szCs w:val="22"/>
        </w:rPr>
        <w:t xml:space="preserve">Включение в состав общего имущества собственников помещений в многоквартирном доме оборудования, малых архитектурных форм, иных некапитальных объектов, установленных на дворовой территории в результате реализации мероприятий по благоустройству. </w:t>
      </w:r>
    </w:p>
    <w:p w:rsidR="0016196B" w:rsidRPr="00777E83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777E83">
        <w:rPr>
          <w:sz w:val="22"/>
          <w:szCs w:val="22"/>
        </w:rPr>
        <w:t>Принятие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мероприятий по благоустройству.</w:t>
      </w:r>
    </w:p>
    <w:p w:rsidR="0016196B" w:rsidRPr="00B026B4" w:rsidRDefault="0016196B" w:rsidP="00095E9C">
      <w:pPr>
        <w:pStyle w:val="ListParagraph"/>
        <w:numPr>
          <w:ilvl w:val="0"/>
          <w:numId w:val="1"/>
        </w:numPr>
        <w:tabs>
          <w:tab w:val="left" w:pos="142"/>
        </w:tabs>
        <w:suppressAutoHyphens/>
        <w:spacing w:line="240" w:lineRule="atLeast"/>
        <w:ind w:left="0" w:firstLine="0"/>
        <w:jc w:val="both"/>
        <w:rPr>
          <w:sz w:val="22"/>
          <w:szCs w:val="22"/>
        </w:rPr>
      </w:pPr>
      <w:r w:rsidRPr="00777E83">
        <w:rPr>
          <w:sz w:val="22"/>
          <w:szCs w:val="22"/>
        </w:rPr>
        <w:t>Об определении лиц, которые от имени собственников</w:t>
      </w:r>
      <w:r w:rsidRPr="00B026B4">
        <w:rPr>
          <w:sz w:val="22"/>
          <w:szCs w:val="22"/>
        </w:rPr>
        <w:t xml:space="preserve"> помещений в многоквартирном доме уполномочены на представление предложений, разработки дизайн-проекта благоустройства дворовой территории, а также на участие в контро</w:t>
      </w:r>
      <w:r>
        <w:rPr>
          <w:sz w:val="22"/>
          <w:szCs w:val="22"/>
        </w:rPr>
        <w:t xml:space="preserve">ле, в том числе промежуточном, </w:t>
      </w:r>
      <w:r w:rsidRPr="00B026B4">
        <w:rPr>
          <w:sz w:val="22"/>
          <w:szCs w:val="22"/>
        </w:rPr>
        <w:t xml:space="preserve"> приемке работ по благо</w:t>
      </w:r>
      <w:r>
        <w:rPr>
          <w:sz w:val="22"/>
          <w:szCs w:val="22"/>
        </w:rPr>
        <w:t>устройству дворовой территории и заключение договора</w:t>
      </w:r>
      <w:r w:rsidRPr="00B026B4">
        <w:rPr>
          <w:sz w:val="22"/>
          <w:szCs w:val="22"/>
        </w:rPr>
        <w:t xml:space="preserve"> в рамках реализации муниципальной программы в целях обеспечения софинансирования</w:t>
      </w:r>
      <w:r>
        <w:rPr>
          <w:sz w:val="22"/>
          <w:szCs w:val="22"/>
        </w:rPr>
        <w:t>.</w:t>
      </w:r>
    </w:p>
    <w:p w:rsidR="0016196B" w:rsidRPr="00EC729F" w:rsidRDefault="0016196B" w:rsidP="00095E9C">
      <w:pPr>
        <w:spacing w:line="240" w:lineRule="atLeast"/>
        <w:jc w:val="both"/>
      </w:pPr>
    </w:p>
    <w:p w:rsidR="0016196B" w:rsidRPr="00B026B4" w:rsidRDefault="0016196B" w:rsidP="00095E9C">
      <w:pPr>
        <w:spacing w:line="240" w:lineRule="atLeast"/>
        <w:jc w:val="both"/>
        <w:rPr>
          <w:bCs/>
          <w:sz w:val="22"/>
          <w:szCs w:val="22"/>
        </w:rPr>
      </w:pPr>
      <w:r w:rsidRPr="00B026B4">
        <w:rPr>
          <w:bCs/>
          <w:sz w:val="22"/>
          <w:szCs w:val="22"/>
        </w:rPr>
        <w:t>По вопросам повестки дня собственники помещений многоквартирного дома проголосовали следующим образом:</w:t>
      </w:r>
    </w:p>
    <w:p w:rsidR="0016196B" w:rsidRPr="00B026B4" w:rsidRDefault="0016196B" w:rsidP="00095E9C">
      <w:pPr>
        <w:spacing w:line="240" w:lineRule="atLeast"/>
        <w:jc w:val="both"/>
        <w:rPr>
          <w:b/>
          <w:bCs/>
          <w:sz w:val="22"/>
          <w:szCs w:val="22"/>
        </w:rPr>
      </w:pPr>
    </w:p>
    <w:p w:rsidR="0016196B" w:rsidRPr="001A52A7" w:rsidRDefault="0016196B" w:rsidP="000003F4">
      <w:pPr>
        <w:pStyle w:val="ListParagraph"/>
        <w:numPr>
          <w:ilvl w:val="0"/>
          <w:numId w:val="8"/>
        </w:numPr>
        <w:spacing w:line="240" w:lineRule="atLeast"/>
        <w:jc w:val="center"/>
        <w:rPr>
          <w:b/>
          <w:bCs/>
          <w:sz w:val="22"/>
          <w:szCs w:val="22"/>
          <w:u w:val="single"/>
        </w:rPr>
      </w:pPr>
      <w:r w:rsidRPr="001A52A7">
        <w:rPr>
          <w:b/>
          <w:bCs/>
          <w:sz w:val="22"/>
          <w:szCs w:val="22"/>
          <w:u w:val="single"/>
        </w:rPr>
        <w:t>По первому вопросу повестки дня.</w:t>
      </w:r>
    </w:p>
    <w:p w:rsidR="0016196B" w:rsidRPr="006F2BDF" w:rsidRDefault="0016196B" w:rsidP="00095E9C">
      <w:pPr>
        <w:spacing w:line="240" w:lineRule="atLeast"/>
        <w:jc w:val="both"/>
        <w:rPr>
          <w:sz w:val="22"/>
          <w:szCs w:val="22"/>
        </w:rPr>
      </w:pPr>
      <w:r w:rsidRPr="00B026B4">
        <w:rPr>
          <w:bCs/>
          <w:sz w:val="22"/>
          <w:szCs w:val="22"/>
        </w:rPr>
        <w:t>Предложено:</w:t>
      </w:r>
      <w:r w:rsidRPr="00B026B4">
        <w:rPr>
          <w:sz w:val="22"/>
          <w:szCs w:val="22"/>
        </w:rPr>
        <w:t xml:space="preserve"> Обратиться в </w:t>
      </w:r>
      <w:r w:rsidRPr="006F2BDF">
        <w:rPr>
          <w:sz w:val="22"/>
          <w:szCs w:val="22"/>
        </w:rPr>
        <w:t>Администрацию города Ржева Тверской области с предложением по включению дворовой территории многоквартирного дома № ______ по ул. _______________________________ в муниципальную программу города Ржева Тверской области «Формирование современной городской среды города</w:t>
      </w:r>
      <w:r>
        <w:rPr>
          <w:sz w:val="22"/>
          <w:szCs w:val="22"/>
        </w:rPr>
        <w:t xml:space="preserve"> Ржева Тверской области» на 2022-2027</w:t>
      </w:r>
      <w:r w:rsidRPr="006F2BDF">
        <w:rPr>
          <w:sz w:val="22"/>
          <w:szCs w:val="22"/>
        </w:rPr>
        <w:t xml:space="preserve"> годы.</w:t>
      </w:r>
    </w:p>
    <w:p w:rsidR="0016196B" w:rsidRPr="006F2BDF" w:rsidRDefault="0016196B" w:rsidP="00095E9C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9D53C4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  <w:u w:val="single"/>
        </w:rPr>
        <w:t>Результаты голосования</w:t>
      </w:r>
      <w:r w:rsidRPr="006F2BDF">
        <w:rPr>
          <w:bCs/>
          <w:color w:val="000000"/>
          <w:sz w:val="22"/>
          <w:szCs w:val="22"/>
        </w:rPr>
        <w:t>:</w:t>
      </w:r>
    </w:p>
    <w:p w:rsidR="0016196B" w:rsidRPr="006F2BDF" w:rsidRDefault="0016196B" w:rsidP="009D53C4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D53C4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9D53C4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37540F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9D53C4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37540F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Pr="006F2BDF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1A52A7">
        <w:rPr>
          <w:sz w:val="22"/>
          <w:szCs w:val="22"/>
        </w:rPr>
        <w:t>Решение по первому вопросу повестки дня собрания принято/ не принято (нужное подчеркнуть).</w:t>
      </w:r>
    </w:p>
    <w:p w:rsidR="0016196B" w:rsidRPr="001A52A7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3B7B99">
      <w:pPr>
        <w:pStyle w:val="ListParagraph"/>
        <w:shd w:val="clear" w:color="auto" w:fill="FFFFFF"/>
        <w:tabs>
          <w:tab w:val="left" w:leader="underscore" w:pos="6898"/>
        </w:tabs>
        <w:spacing w:line="240" w:lineRule="atLeast"/>
        <w:ind w:left="360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2. </w:t>
      </w:r>
      <w:r w:rsidRPr="001A52A7">
        <w:rPr>
          <w:b/>
          <w:sz w:val="22"/>
          <w:szCs w:val="22"/>
          <w:u w:val="single"/>
        </w:rPr>
        <w:t>По второму вопросу повестки дня.</w:t>
      </w:r>
    </w:p>
    <w:p w:rsidR="0016196B" w:rsidRPr="006F2BDF" w:rsidRDefault="0016196B" w:rsidP="0043309B">
      <w:pPr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Предложено:</w:t>
      </w:r>
      <w:r>
        <w:rPr>
          <w:sz w:val="22"/>
          <w:szCs w:val="22"/>
        </w:rPr>
        <w:t xml:space="preserve"> </w:t>
      </w:r>
      <w:r w:rsidRPr="006F2BDF">
        <w:rPr>
          <w:sz w:val="22"/>
          <w:szCs w:val="22"/>
        </w:rPr>
        <w:t>Утвердить перечень работ по благоустройству дворовой территории, сформированный исходя из минимального перечня работ по благоустройству дворовой территории, а именно:</w:t>
      </w:r>
    </w:p>
    <w:p w:rsidR="0016196B" w:rsidRPr="006F2BDF" w:rsidRDefault="0016196B" w:rsidP="0043309B">
      <w:pPr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tbl>
      <w:tblPr>
        <w:tblW w:w="9365" w:type="dxa"/>
        <w:tblInd w:w="99" w:type="dxa"/>
        <w:tblLayout w:type="fixed"/>
        <w:tblLook w:val="0000"/>
      </w:tblPr>
      <w:tblGrid>
        <w:gridCol w:w="9365"/>
      </w:tblGrid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BB7376">
            <w:pPr>
              <w:spacing w:line="240" w:lineRule="atLeast"/>
              <w:jc w:val="center"/>
            </w:pPr>
            <w:r w:rsidRPr="006F2BDF">
              <w:rPr>
                <w:sz w:val="22"/>
                <w:szCs w:val="22"/>
              </w:rPr>
              <w:t>Наименование вида работ по благоустройству дворовой территории</w:t>
            </w: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</w:rPr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</w:tbl>
    <w:p w:rsidR="0016196B" w:rsidRPr="006F2BDF" w:rsidRDefault="0016196B" w:rsidP="009D53C4">
      <w:pPr>
        <w:shd w:val="clear" w:color="auto" w:fill="FFFFFF"/>
        <w:tabs>
          <w:tab w:val="left" w:pos="8460"/>
        </w:tabs>
        <w:suppressAutoHyphens/>
        <w:spacing w:line="240" w:lineRule="atLeast"/>
        <w:jc w:val="both"/>
        <w:rPr>
          <w:color w:val="000000"/>
          <w:sz w:val="22"/>
          <w:szCs w:val="22"/>
          <w:lang w:eastAsia="ar-SA"/>
        </w:rPr>
      </w:pPr>
      <w:r w:rsidRPr="006F2BDF">
        <w:rPr>
          <w:color w:val="000000"/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9D53C4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  <w:r w:rsidRPr="006F2BDF">
        <w:rPr>
          <w:color w:val="000000"/>
          <w:sz w:val="22"/>
          <w:szCs w:val="22"/>
          <w:u w:val="single"/>
        </w:rPr>
        <w:t>Результаты голосования:</w:t>
      </w:r>
    </w:p>
    <w:p w:rsidR="0016196B" w:rsidRPr="006F2BDF" w:rsidRDefault="0016196B" w:rsidP="009D53C4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________________ голосов (1 кв.м. = 1 голосу)</w:t>
      </w: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 голосов (1 кв.м. = 1 голосу)</w:t>
      </w:r>
    </w:p>
    <w:p w:rsidR="0016196B" w:rsidRPr="006F2BDF" w:rsidRDefault="0016196B" w:rsidP="009D53C4">
      <w:pPr>
        <w:spacing w:line="240" w:lineRule="atLeast"/>
        <w:jc w:val="both"/>
        <w:rPr>
          <w:b/>
          <w:bCs/>
          <w:sz w:val="22"/>
          <w:szCs w:val="22"/>
          <w:u w:val="single"/>
        </w:rPr>
      </w:pPr>
    </w:p>
    <w:p w:rsidR="0016196B" w:rsidRPr="001A52A7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1A52A7">
        <w:rPr>
          <w:sz w:val="22"/>
          <w:szCs w:val="22"/>
        </w:rPr>
        <w:t>Решение по второму вопросу повестки дня собрания принято/ не принято (нужное подчеркнуть).</w:t>
      </w:r>
    </w:p>
    <w:p w:rsidR="0016196B" w:rsidRPr="006F2BDF" w:rsidRDefault="0016196B" w:rsidP="00946F3F">
      <w:pPr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Default="0016196B" w:rsidP="00BB7376">
      <w:pPr>
        <w:spacing w:line="240" w:lineRule="atLeast"/>
        <w:jc w:val="center"/>
        <w:rPr>
          <w:b/>
          <w:sz w:val="22"/>
          <w:szCs w:val="22"/>
          <w:u w:val="single"/>
        </w:rPr>
      </w:pPr>
    </w:p>
    <w:p w:rsidR="0016196B" w:rsidRPr="001A52A7" w:rsidRDefault="0016196B" w:rsidP="00BB7376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3. По третьему вопросу повестки дня.</w:t>
      </w:r>
    </w:p>
    <w:p w:rsidR="0016196B" w:rsidRPr="006F2BDF" w:rsidRDefault="0016196B" w:rsidP="00BB7376">
      <w:pPr>
        <w:pStyle w:val="ConsPlusNormal"/>
        <w:tabs>
          <w:tab w:val="left" w:pos="1134"/>
        </w:tabs>
        <w:adjustRightInd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6F2BDF">
        <w:rPr>
          <w:rFonts w:ascii="Times New Roman" w:hAnsi="Times New Roman" w:cs="Times New Roman"/>
          <w:sz w:val="22"/>
          <w:szCs w:val="22"/>
        </w:rPr>
        <w:t>Предложено: Утвердить перечень работ по благоустройству дворовой территории, сформированный исходя из дополнительного перечня работ по благоустройству дворовой территории, а именно:</w:t>
      </w:r>
    </w:p>
    <w:p w:rsidR="0016196B" w:rsidRPr="006F2BDF" w:rsidRDefault="0016196B" w:rsidP="00BB7376">
      <w:pPr>
        <w:pStyle w:val="ConsPlusNormal"/>
        <w:tabs>
          <w:tab w:val="left" w:pos="1134"/>
        </w:tabs>
        <w:adjustRightInd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365" w:type="dxa"/>
        <w:tblInd w:w="99" w:type="dxa"/>
        <w:tblLayout w:type="fixed"/>
        <w:tblLook w:val="0000"/>
      </w:tblPr>
      <w:tblGrid>
        <w:gridCol w:w="9365"/>
      </w:tblGrid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BB7376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</w:rPr>
            </w:pPr>
            <w:r w:rsidRPr="006F2BDF">
              <w:rPr>
                <w:sz w:val="22"/>
                <w:szCs w:val="22"/>
              </w:rPr>
              <w:t>Наименование вида работ по благоустройству дворовой территории</w:t>
            </w: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  <w:tr w:rsidR="0016196B" w:rsidRPr="006F2BDF" w:rsidTr="00BB7376">
        <w:tc>
          <w:tcPr>
            <w:tcW w:w="9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196B" w:rsidRPr="006F2BDF" w:rsidRDefault="0016196B" w:rsidP="00027B7D">
            <w:pPr>
              <w:tabs>
                <w:tab w:val="left" w:pos="1134"/>
              </w:tabs>
              <w:autoSpaceDE w:val="0"/>
              <w:autoSpaceDN w:val="0"/>
              <w:adjustRightInd w:val="0"/>
              <w:spacing w:line="240" w:lineRule="atLeast"/>
              <w:jc w:val="both"/>
            </w:pPr>
          </w:p>
        </w:tc>
      </w:tr>
    </w:tbl>
    <w:p w:rsidR="0016196B" w:rsidRPr="006F2BDF" w:rsidRDefault="0016196B" w:rsidP="009D53C4">
      <w:pPr>
        <w:shd w:val="clear" w:color="auto" w:fill="FFFFFF"/>
        <w:tabs>
          <w:tab w:val="left" w:pos="8460"/>
        </w:tabs>
        <w:suppressAutoHyphens/>
        <w:spacing w:line="240" w:lineRule="atLeast"/>
        <w:jc w:val="both"/>
        <w:rPr>
          <w:color w:val="000000"/>
          <w:sz w:val="22"/>
          <w:szCs w:val="22"/>
          <w:lang w:eastAsia="ar-SA"/>
        </w:rPr>
      </w:pPr>
      <w:r w:rsidRPr="006F2BDF">
        <w:rPr>
          <w:color w:val="000000"/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9D53C4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  <w:r w:rsidRPr="006F2BDF">
        <w:rPr>
          <w:color w:val="000000"/>
          <w:sz w:val="22"/>
          <w:szCs w:val="22"/>
          <w:u w:val="single"/>
        </w:rPr>
        <w:t>Результаты голосования:</w:t>
      </w:r>
    </w:p>
    <w:p w:rsidR="0016196B" w:rsidRPr="006F2BDF" w:rsidRDefault="0016196B" w:rsidP="009D53C4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Pr="006F2BDF" w:rsidRDefault="0016196B" w:rsidP="00A52837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третьему вопросу повестки дня собрания принято/ не принято (нужное подчеркнуть).</w:t>
      </w:r>
    </w:p>
    <w:p w:rsidR="0016196B" w:rsidRPr="006F2BDF" w:rsidRDefault="0016196B" w:rsidP="00946F3F">
      <w:pPr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8369AA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4. По четвертому вопросу повестки дня.</w:t>
      </w:r>
    </w:p>
    <w:p w:rsidR="0016196B" w:rsidRPr="006F2BDF" w:rsidRDefault="0016196B" w:rsidP="009E27E6">
      <w:pPr>
        <w:spacing w:line="240" w:lineRule="atLeast"/>
        <w:contextualSpacing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Предложено: Определить форму участия собственников МКД в выполнении работ, сформированных исходя из минимального перечня работ по благоустройству дворовой территории:</w:t>
      </w:r>
    </w:p>
    <w:p w:rsidR="0016196B" w:rsidRPr="006F2BDF" w:rsidRDefault="0016196B" w:rsidP="009D53C4">
      <w:pPr>
        <w:spacing w:line="240" w:lineRule="atLeast"/>
        <w:contextualSpacing/>
        <w:jc w:val="both"/>
        <w:rPr>
          <w:b/>
        </w:rPr>
      </w:pPr>
      <w:r w:rsidRPr="006F2BDF"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196B" w:rsidRPr="006F2BDF" w:rsidRDefault="0016196B" w:rsidP="009D53C4">
      <w:pPr>
        <w:widowControl w:val="0"/>
        <w:autoSpaceDE w:val="0"/>
        <w:autoSpaceDN w:val="0"/>
        <w:spacing w:line="240" w:lineRule="atLeast"/>
        <w:jc w:val="both"/>
        <w:rPr>
          <w:i/>
          <w:sz w:val="20"/>
          <w:szCs w:val="20"/>
        </w:rPr>
      </w:pPr>
      <w:r w:rsidRPr="006F2BDF">
        <w:rPr>
          <w:i/>
          <w:color w:val="000000"/>
          <w:sz w:val="20"/>
          <w:szCs w:val="20"/>
        </w:rPr>
        <w:t>(</w:t>
      </w:r>
      <w:r w:rsidRPr="006F2BDF">
        <w:rPr>
          <w:i/>
          <w:sz w:val="20"/>
          <w:szCs w:val="20"/>
        </w:rPr>
        <w:t>Например: выполнение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мусора), и другие работы (покраска оборудования, озеленение территории посадка деревьев, охрана объекта), проведение субботника; предоставление строительных материалов, техники и т.д.;обеспечение благоприятных условий для работы подрядной организации, выполняющей работы и для ее работников (горячий чай, печенье и т.д.)</w:t>
      </w:r>
    </w:p>
    <w:p w:rsidR="0016196B" w:rsidRPr="006F2BDF" w:rsidRDefault="0016196B" w:rsidP="009E27E6">
      <w:pPr>
        <w:shd w:val="clear" w:color="auto" w:fill="FFFFFF"/>
        <w:tabs>
          <w:tab w:val="left" w:pos="8460"/>
        </w:tabs>
        <w:suppressAutoHyphens/>
        <w:spacing w:line="240" w:lineRule="atLeast"/>
        <w:jc w:val="both"/>
        <w:rPr>
          <w:color w:val="000000"/>
          <w:sz w:val="22"/>
          <w:szCs w:val="22"/>
          <w:lang w:eastAsia="ar-SA"/>
        </w:rPr>
      </w:pPr>
      <w:r w:rsidRPr="006F2BDF">
        <w:rPr>
          <w:color w:val="000000"/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9E27E6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  <w:r w:rsidRPr="006F2BDF">
        <w:rPr>
          <w:color w:val="000000"/>
          <w:sz w:val="22"/>
          <w:szCs w:val="22"/>
          <w:u w:val="single"/>
        </w:rPr>
        <w:t>Результаты голосования:</w:t>
      </w:r>
    </w:p>
    <w:p w:rsidR="0016196B" w:rsidRPr="006F2BDF" w:rsidRDefault="0016196B" w:rsidP="009E27E6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Pr="006F2BDF" w:rsidRDefault="0016196B" w:rsidP="009E27E6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36515D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четвертому вопросу повестки дня собрания принято/ не принято (нужное подчеркнуть).</w:t>
      </w:r>
    </w:p>
    <w:p w:rsidR="0016196B" w:rsidRDefault="0016196B" w:rsidP="0036515D">
      <w:pPr>
        <w:spacing w:line="240" w:lineRule="atLeast"/>
        <w:jc w:val="center"/>
        <w:rPr>
          <w:b/>
          <w:sz w:val="22"/>
          <w:szCs w:val="22"/>
        </w:rPr>
      </w:pPr>
    </w:p>
    <w:p w:rsidR="0016196B" w:rsidRPr="001A52A7" w:rsidRDefault="0016196B" w:rsidP="0036515D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5. По пятому вопросу повестки дня.</w:t>
      </w:r>
    </w:p>
    <w:p w:rsidR="0016196B" w:rsidRPr="006F2BDF" w:rsidRDefault="0016196B" w:rsidP="0036515D">
      <w:pPr>
        <w:widowControl w:val="0"/>
        <w:autoSpaceDE w:val="0"/>
        <w:autoSpaceDN w:val="0"/>
        <w:spacing w:line="240" w:lineRule="atLeast"/>
        <w:jc w:val="both"/>
        <w:rPr>
          <w:i/>
          <w:sz w:val="22"/>
          <w:szCs w:val="22"/>
        </w:rPr>
      </w:pPr>
      <w:r w:rsidRPr="006F2BDF">
        <w:rPr>
          <w:sz w:val="22"/>
          <w:szCs w:val="22"/>
        </w:rPr>
        <w:t xml:space="preserve">Предложено: Определить форму и долю участия собственников МКД в выполнении работ, сформированных исходя из дополнительного перечня работ по благоустройству дворовой территории: </w:t>
      </w:r>
    </w:p>
    <w:p w:rsidR="0016196B" w:rsidRPr="006F2BDF" w:rsidRDefault="0016196B" w:rsidP="00E21055">
      <w:pPr>
        <w:spacing w:line="240" w:lineRule="atLeast"/>
        <w:contextualSpacing/>
        <w:jc w:val="both"/>
        <w:rPr>
          <w:b/>
        </w:rPr>
      </w:pPr>
      <w:r w:rsidRPr="006F2BDF"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6196B" w:rsidRPr="006F2BDF" w:rsidRDefault="0016196B" w:rsidP="009D53C4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36515D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  <w:r w:rsidRPr="006F2BDF">
        <w:rPr>
          <w:color w:val="000000"/>
          <w:sz w:val="22"/>
          <w:szCs w:val="22"/>
          <w:u w:val="single"/>
        </w:rPr>
        <w:t>Результаты голосования:</w:t>
      </w:r>
    </w:p>
    <w:p w:rsidR="0016196B" w:rsidRPr="006F2BDF" w:rsidRDefault="0016196B" w:rsidP="0036515D">
      <w:pPr>
        <w:spacing w:line="240" w:lineRule="atLeast"/>
        <w:jc w:val="both"/>
        <w:rPr>
          <w:color w:val="000000"/>
          <w:sz w:val="22"/>
          <w:szCs w:val="22"/>
          <w:u w:val="single"/>
        </w:rPr>
      </w:pPr>
    </w:p>
    <w:p w:rsidR="0016196B" w:rsidRPr="006F2BDF" w:rsidRDefault="0016196B" w:rsidP="0068569E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________________ голосов (1 кв.м. = 1 голосу)</w:t>
      </w:r>
    </w:p>
    <w:p w:rsidR="0016196B" w:rsidRPr="006F2BDF" w:rsidRDefault="0016196B" w:rsidP="0068569E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68569E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68569E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68569E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 голосов (1 кв.м. = 1 голосу)</w:t>
      </w:r>
    </w:p>
    <w:p w:rsidR="0016196B" w:rsidRPr="006F2BDF" w:rsidRDefault="0016196B" w:rsidP="0036515D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46F3F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пятому вопросу повестки дня собрания принято/ не принято (нужное подчеркнуть).</w:t>
      </w:r>
    </w:p>
    <w:p w:rsidR="0016196B" w:rsidRPr="006F2BDF" w:rsidRDefault="0016196B" w:rsidP="00946F3F">
      <w:pPr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407580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u w:val="single"/>
        </w:rPr>
        <w:t>6</w:t>
      </w:r>
      <w:r w:rsidRPr="001A52A7">
        <w:rPr>
          <w:b/>
          <w:sz w:val="22"/>
          <w:szCs w:val="22"/>
          <w:u w:val="single"/>
        </w:rPr>
        <w:t>. По шестому вопросу повестки дня.</w:t>
      </w:r>
    </w:p>
    <w:p w:rsidR="0016196B" w:rsidRPr="006F2BDF" w:rsidRDefault="0016196B" w:rsidP="00D217DF">
      <w:pPr>
        <w:spacing w:line="240" w:lineRule="atLeast"/>
        <w:contextualSpacing/>
        <w:rPr>
          <w:sz w:val="22"/>
          <w:szCs w:val="22"/>
        </w:rPr>
      </w:pPr>
      <w:r w:rsidRPr="006F2BDF">
        <w:rPr>
          <w:sz w:val="22"/>
          <w:szCs w:val="22"/>
        </w:rPr>
        <w:t>Предложено:В целях обеспечения софинансирования работ по благоустройству, сформированных исходя из дополнительного перечня работ по благоустройству дворовой территории, определить следующий порядок сбора денежных средств: __________________________________________________________________________________</w:t>
      </w:r>
    </w:p>
    <w:p w:rsidR="0016196B" w:rsidRPr="006F2BDF" w:rsidRDefault="0016196B" w:rsidP="003F1820">
      <w:pPr>
        <w:spacing w:line="240" w:lineRule="atLeast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_______________________, в размере ______% от общей стоимости соответствующего вида работ.</w:t>
      </w:r>
    </w:p>
    <w:p w:rsidR="0016196B" w:rsidRPr="006F2BDF" w:rsidRDefault="0016196B" w:rsidP="00952AD4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</w:rPr>
        <w:t>Предоставление софинансирования со стороны собственников МКД осуществляется в соответствии с Порядком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города Ржева Тверской области,</w:t>
      </w:r>
      <w:r>
        <w:rPr>
          <w:bCs/>
          <w:color w:val="000000"/>
          <w:sz w:val="22"/>
          <w:szCs w:val="22"/>
        </w:rPr>
        <w:t xml:space="preserve"> установленным Приложением 5 к М</w:t>
      </w:r>
      <w:r w:rsidRPr="006F2BDF">
        <w:rPr>
          <w:bCs/>
          <w:color w:val="000000"/>
          <w:sz w:val="22"/>
          <w:szCs w:val="22"/>
        </w:rPr>
        <w:t>униципальной программе города Ржева Тверской области «Формирование современной городской среды города</w:t>
      </w:r>
      <w:r>
        <w:rPr>
          <w:bCs/>
          <w:color w:val="000000"/>
          <w:sz w:val="22"/>
          <w:szCs w:val="22"/>
        </w:rPr>
        <w:t xml:space="preserve"> Ржева Тверской области» на 2022-2027</w:t>
      </w:r>
      <w:r w:rsidRPr="006F2BDF">
        <w:rPr>
          <w:bCs/>
          <w:color w:val="000000"/>
          <w:sz w:val="22"/>
          <w:szCs w:val="22"/>
        </w:rPr>
        <w:t xml:space="preserve"> годы, утвержденной постановлением Администрации города Ржева Тверской области от</w:t>
      </w:r>
      <w:r>
        <w:rPr>
          <w:bCs/>
          <w:color w:val="000000"/>
          <w:sz w:val="22"/>
          <w:szCs w:val="22"/>
        </w:rPr>
        <w:t xml:space="preserve"> </w:t>
      </w:r>
      <w:r w:rsidRPr="003B7B99">
        <w:rPr>
          <w:bCs/>
          <w:color w:val="000000"/>
          <w:sz w:val="22"/>
          <w:szCs w:val="22"/>
        </w:rPr>
        <w:t>30.12.2021 № 1052</w:t>
      </w:r>
      <w:r>
        <w:rPr>
          <w:bCs/>
          <w:color w:val="000000"/>
          <w:sz w:val="22"/>
          <w:szCs w:val="22"/>
        </w:rPr>
        <w:t>.</w:t>
      </w:r>
    </w:p>
    <w:p w:rsidR="0016196B" w:rsidRPr="006F2BDF" w:rsidRDefault="0016196B" w:rsidP="007214E8">
      <w:pPr>
        <w:spacing w:line="240" w:lineRule="atLeast"/>
        <w:jc w:val="both"/>
        <w:rPr>
          <w:bCs/>
          <w:color w:val="000000"/>
          <w:sz w:val="22"/>
          <w:szCs w:val="22"/>
          <w:u w:val="single"/>
        </w:rPr>
      </w:pPr>
      <w:r w:rsidRPr="006F2BDF">
        <w:rPr>
          <w:bCs/>
          <w:color w:val="000000"/>
          <w:sz w:val="22"/>
          <w:szCs w:val="22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7214E8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  <w:u w:val="single"/>
        </w:rPr>
        <w:t>Результаты голосования</w:t>
      </w:r>
      <w:r w:rsidRPr="006F2BDF">
        <w:rPr>
          <w:bCs/>
          <w:color w:val="000000"/>
          <w:sz w:val="22"/>
          <w:szCs w:val="22"/>
        </w:rPr>
        <w:t>:</w:t>
      </w: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/>
          <w:bCs/>
          <w:color w:val="000000"/>
          <w:sz w:val="22"/>
          <w:szCs w:val="22"/>
        </w:rPr>
      </w:pP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973363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Pr="006F2BDF" w:rsidRDefault="0016196B" w:rsidP="007E321C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6F2BDF" w:rsidRDefault="0016196B" w:rsidP="007E321C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шестому вопросу повестки дня собрания принято/ не принято (нужное подчеркнуть).</w:t>
      </w:r>
    </w:p>
    <w:p w:rsidR="0016196B" w:rsidRPr="006F2BDF" w:rsidRDefault="0016196B" w:rsidP="007E321C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566BFD">
      <w:pPr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7. По седьмому вопросу повестки дня.</w:t>
      </w:r>
    </w:p>
    <w:p w:rsidR="0016196B" w:rsidRPr="006F2BDF" w:rsidRDefault="0016196B" w:rsidP="00566BFD">
      <w:pPr>
        <w:spacing w:line="240" w:lineRule="atLeast"/>
        <w:rPr>
          <w:i/>
        </w:rPr>
      </w:pPr>
      <w:r w:rsidRPr="006F2BDF">
        <w:rPr>
          <w:sz w:val="22"/>
          <w:szCs w:val="22"/>
        </w:rPr>
        <w:t xml:space="preserve">Предложено: </w:t>
      </w:r>
      <w:r w:rsidRPr="006F2BDF">
        <w:rPr>
          <w:b/>
          <w:sz w:val="22"/>
          <w:szCs w:val="22"/>
        </w:rPr>
        <w:tab/>
      </w:r>
      <w:r w:rsidRPr="006F2BDF">
        <w:rPr>
          <w:sz w:val="22"/>
          <w:szCs w:val="22"/>
        </w:rPr>
        <w:t>Включить в состав общего имущества  в многоквартирном доме</w:t>
      </w:r>
      <w:r w:rsidRPr="006F2BDF">
        <w:t xml:space="preserve">   ___________</w:t>
      </w:r>
      <w:r w:rsidRPr="006F2BDF">
        <w:rPr>
          <w:i/>
        </w:rPr>
        <w:t>__________________________________________________________________</w:t>
      </w:r>
    </w:p>
    <w:p w:rsidR="0016196B" w:rsidRPr="006F2BDF" w:rsidRDefault="0016196B" w:rsidP="00566BFD">
      <w:pPr>
        <w:spacing w:line="240" w:lineRule="atLeast"/>
        <w:rPr>
          <w:i/>
        </w:rPr>
      </w:pPr>
      <w:r w:rsidRPr="006F2BDF">
        <w:rPr>
          <w:i/>
        </w:rPr>
        <w:t>_____________________________________________________________________________</w:t>
      </w:r>
    </w:p>
    <w:p w:rsidR="0016196B" w:rsidRPr="006F2BDF" w:rsidRDefault="0016196B" w:rsidP="00566BFD">
      <w:pPr>
        <w:spacing w:line="240" w:lineRule="atLeast"/>
        <w:rPr>
          <w:i/>
        </w:rPr>
      </w:pPr>
      <w:r w:rsidRPr="006F2BDF">
        <w:rPr>
          <w:i/>
        </w:rPr>
        <w:t>_____________________________________________________________________________</w:t>
      </w:r>
    </w:p>
    <w:p w:rsidR="0016196B" w:rsidRPr="006F2BDF" w:rsidRDefault="0016196B" w:rsidP="009D53C4">
      <w:pPr>
        <w:spacing w:line="240" w:lineRule="atLeast"/>
        <w:jc w:val="center"/>
        <w:rPr>
          <w:i/>
          <w:vertAlign w:val="superscript"/>
        </w:rPr>
      </w:pPr>
      <w:r w:rsidRPr="006F2BDF">
        <w:rPr>
          <w:b/>
          <w:i/>
          <w:vertAlign w:val="superscript"/>
        </w:rPr>
        <w:t>(</w:t>
      </w:r>
      <w:r w:rsidRPr="006F2BDF">
        <w:rPr>
          <w:i/>
          <w:vertAlign w:val="superscript"/>
        </w:rPr>
        <w:t>наименование оборудования, малых архитектурных форм, иных некапитальных объектов)</w:t>
      </w:r>
    </w:p>
    <w:p w:rsidR="0016196B" w:rsidRPr="006F2BDF" w:rsidRDefault="0016196B" w:rsidP="009D53C4">
      <w:pPr>
        <w:spacing w:line="240" w:lineRule="atLeast"/>
        <w:contextualSpacing/>
        <w:jc w:val="both"/>
        <w:rPr>
          <w:i/>
          <w:sz w:val="22"/>
          <w:szCs w:val="22"/>
        </w:rPr>
      </w:pPr>
      <w:r w:rsidRPr="006F2BDF">
        <w:rPr>
          <w:sz w:val="22"/>
          <w:szCs w:val="22"/>
        </w:rPr>
        <w:t>установленных на дворовой территории в результате реализации мероприятий по ее благоустройству, в целях осуществления последующего содержания в соответствии с требованиями законодательства Российской Федерации.</w:t>
      </w:r>
    </w:p>
    <w:p w:rsidR="0016196B" w:rsidRPr="006F2BDF" w:rsidRDefault="0016196B" w:rsidP="009D53C4">
      <w:pPr>
        <w:tabs>
          <w:tab w:val="left" w:pos="1134"/>
        </w:tabs>
        <w:suppressAutoHyphens/>
        <w:spacing w:line="240" w:lineRule="atLeast"/>
        <w:jc w:val="both"/>
        <w:rPr>
          <w:sz w:val="22"/>
          <w:szCs w:val="22"/>
          <w:lang w:eastAsia="ar-SA"/>
        </w:rPr>
      </w:pPr>
      <w:r w:rsidRPr="006F2BDF">
        <w:rPr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0A07E9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  <w:u w:val="single"/>
        </w:rPr>
        <w:t>Результаты голосования</w:t>
      </w:r>
      <w:r w:rsidRPr="006F2BDF">
        <w:rPr>
          <w:bCs/>
          <w:color w:val="000000"/>
          <w:sz w:val="22"/>
          <w:szCs w:val="22"/>
        </w:rPr>
        <w:t>:</w:t>
      </w: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/>
          <w:bCs/>
          <w:color w:val="000000"/>
          <w:sz w:val="22"/>
          <w:szCs w:val="22"/>
        </w:rPr>
      </w:pP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0A07E9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седьмому вопросу повестки дня собрания принято/ не принято (нужное подчеркнуть).</w:t>
      </w:r>
    </w:p>
    <w:p w:rsidR="0016196B" w:rsidRPr="006F2BDF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0A07E9">
      <w:pPr>
        <w:pStyle w:val="ListParagraph"/>
        <w:numPr>
          <w:ilvl w:val="0"/>
          <w:numId w:val="11"/>
        </w:numPr>
        <w:tabs>
          <w:tab w:val="left" w:pos="720"/>
        </w:tabs>
        <w:suppressAutoHyphens/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По восьмому вопросу повестки дня.</w:t>
      </w:r>
    </w:p>
    <w:p w:rsidR="0016196B" w:rsidRPr="006F2BDF" w:rsidRDefault="0016196B" w:rsidP="00095E9C">
      <w:pPr>
        <w:pStyle w:val="ListParagraph"/>
        <w:tabs>
          <w:tab w:val="left" w:pos="720"/>
        </w:tabs>
        <w:suppressAutoHyphens/>
        <w:spacing w:line="240" w:lineRule="atLeast"/>
        <w:ind w:left="0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Предложено: Принять 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 за счет собственников помещений в многоквартирном доме № _____ по ул. ____________________________________________.</w:t>
      </w:r>
    </w:p>
    <w:p w:rsidR="0016196B" w:rsidRPr="006F2BDF" w:rsidRDefault="0016196B" w:rsidP="00095E9C">
      <w:pPr>
        <w:tabs>
          <w:tab w:val="left" w:pos="1134"/>
        </w:tabs>
        <w:suppressAutoHyphens/>
        <w:spacing w:line="240" w:lineRule="atLeast"/>
        <w:jc w:val="both"/>
        <w:rPr>
          <w:sz w:val="22"/>
          <w:szCs w:val="22"/>
          <w:lang w:eastAsia="ar-SA"/>
        </w:rPr>
      </w:pPr>
      <w:r w:rsidRPr="006F2BDF">
        <w:rPr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Pr="006F2BDF" w:rsidRDefault="0016196B" w:rsidP="0027720A">
      <w:pPr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Cs/>
          <w:color w:val="000000"/>
          <w:sz w:val="22"/>
          <w:szCs w:val="22"/>
          <w:u w:val="single"/>
        </w:rPr>
        <w:t>Результаты голосования</w:t>
      </w:r>
      <w:r w:rsidRPr="006F2BDF">
        <w:rPr>
          <w:bCs/>
          <w:color w:val="000000"/>
          <w:sz w:val="22"/>
          <w:szCs w:val="22"/>
        </w:rPr>
        <w:t>:</w:t>
      </w: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/>
          <w:bCs/>
          <w:color w:val="000000"/>
          <w:sz w:val="22"/>
          <w:szCs w:val="22"/>
        </w:rPr>
      </w:pP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ЗА</w:t>
      </w:r>
      <w:r w:rsidRPr="006F2BDF">
        <w:rPr>
          <w:bCs/>
          <w:color w:val="000000"/>
          <w:sz w:val="22"/>
          <w:szCs w:val="22"/>
        </w:rPr>
        <w:t xml:space="preserve">                               _______________ голосов (1 кв.м. = 1 голосу)</w:t>
      </w: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 xml:space="preserve">ПРОТИВ  </w:t>
      </w:r>
      <w:r w:rsidRPr="006F2BDF"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Pr="006F2BDF" w:rsidRDefault="0016196B" w:rsidP="0027720A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6F2BDF">
        <w:rPr>
          <w:b/>
          <w:bCs/>
          <w:color w:val="000000"/>
          <w:sz w:val="22"/>
          <w:szCs w:val="22"/>
        </w:rPr>
        <w:t>ВОЗДЕРЖАЛИСЬ</w:t>
      </w:r>
      <w:r w:rsidRPr="006F2BDF"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Pr="006F2BDF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6F2BDF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Решение по восьмому вопросу повестки дня собрания принято/ не принято (нужное подчеркнуть).</w:t>
      </w:r>
    </w:p>
    <w:p w:rsidR="0016196B" w:rsidRPr="006F2BDF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</w:p>
    <w:p w:rsidR="0016196B" w:rsidRPr="001A52A7" w:rsidRDefault="0016196B" w:rsidP="00F64F6D">
      <w:pPr>
        <w:pStyle w:val="ListParagraph"/>
        <w:numPr>
          <w:ilvl w:val="0"/>
          <w:numId w:val="11"/>
        </w:numPr>
        <w:tabs>
          <w:tab w:val="left" w:pos="720"/>
        </w:tabs>
        <w:suppressAutoHyphens/>
        <w:spacing w:line="240" w:lineRule="atLeast"/>
        <w:jc w:val="center"/>
        <w:rPr>
          <w:b/>
          <w:sz w:val="22"/>
          <w:szCs w:val="22"/>
          <w:u w:val="single"/>
        </w:rPr>
      </w:pPr>
      <w:r w:rsidRPr="001A52A7">
        <w:rPr>
          <w:b/>
          <w:sz w:val="22"/>
          <w:szCs w:val="22"/>
          <w:u w:val="single"/>
        </w:rPr>
        <w:t>По девятому вопросу принято решение</w:t>
      </w:r>
    </w:p>
    <w:p w:rsidR="0016196B" w:rsidRPr="00B93908" w:rsidRDefault="0016196B" w:rsidP="00095E9C">
      <w:pPr>
        <w:pStyle w:val="ListParagraph"/>
        <w:tabs>
          <w:tab w:val="left" w:pos="720"/>
        </w:tabs>
        <w:suppressAutoHyphens/>
        <w:spacing w:line="240" w:lineRule="atLeast"/>
        <w:ind w:left="0"/>
        <w:jc w:val="both"/>
        <w:rPr>
          <w:sz w:val="22"/>
          <w:szCs w:val="22"/>
        </w:rPr>
      </w:pPr>
      <w:r w:rsidRPr="006F2BDF">
        <w:rPr>
          <w:sz w:val="22"/>
          <w:szCs w:val="22"/>
        </w:rPr>
        <w:t>Предложено: Определить в качестве  лица, уполномоченного от имени собственников помещений МКД, на представление предложений, участие в разработкедизайн</w:t>
      </w:r>
      <w:r w:rsidRPr="00B93908">
        <w:rPr>
          <w:sz w:val="22"/>
          <w:szCs w:val="22"/>
        </w:rPr>
        <w:t>-проекта благоустройства дворовой территории, а также на участие в контро</w:t>
      </w:r>
      <w:r>
        <w:rPr>
          <w:sz w:val="22"/>
          <w:szCs w:val="22"/>
        </w:rPr>
        <w:t>ле, в том числе промежуточном,</w:t>
      </w:r>
      <w:r w:rsidRPr="00B93908">
        <w:rPr>
          <w:sz w:val="22"/>
          <w:szCs w:val="22"/>
        </w:rPr>
        <w:t xml:space="preserve"> приемке работ по благо</w:t>
      </w:r>
      <w:r>
        <w:rPr>
          <w:sz w:val="22"/>
          <w:szCs w:val="22"/>
        </w:rPr>
        <w:t xml:space="preserve">устройству дворовой территории и </w:t>
      </w:r>
      <w:r w:rsidRPr="00B93908">
        <w:rPr>
          <w:sz w:val="22"/>
          <w:szCs w:val="22"/>
        </w:rPr>
        <w:t>заключение соглашения в рамках реализации муниципальной программы в целях обеспечения софинансирования</w:t>
      </w:r>
    </w:p>
    <w:p w:rsidR="0016196B" w:rsidRPr="00EC729F" w:rsidRDefault="0016196B" w:rsidP="009D53C4">
      <w:pPr>
        <w:spacing w:line="240" w:lineRule="atLeast"/>
        <w:jc w:val="both"/>
        <w:rPr>
          <w:b/>
        </w:rPr>
      </w:pPr>
      <w:r w:rsidRPr="00EC729F">
        <w:rPr>
          <w:b/>
        </w:rPr>
        <w:t>___________________________________________________________________________</w:t>
      </w:r>
      <w:r>
        <w:rPr>
          <w:b/>
        </w:rPr>
        <w:t>______________________________________________________________________________</w:t>
      </w:r>
    </w:p>
    <w:p w:rsidR="0016196B" w:rsidRPr="00EC729F" w:rsidRDefault="0016196B" w:rsidP="00B93908">
      <w:pPr>
        <w:pStyle w:val="ListParagraph"/>
        <w:spacing w:line="240" w:lineRule="atLeast"/>
        <w:ind w:left="0"/>
        <w:jc w:val="center"/>
        <w:rPr>
          <w:i/>
        </w:rPr>
      </w:pPr>
      <w:r w:rsidRPr="00EC729F">
        <w:rPr>
          <w:i/>
          <w:vertAlign w:val="superscript"/>
        </w:rPr>
        <w:t>(указать полностью Ф.И.О., адрес проживания, контактный телефон)</w:t>
      </w:r>
    </w:p>
    <w:p w:rsidR="0016196B" w:rsidRDefault="0016196B" w:rsidP="009D53C4">
      <w:pPr>
        <w:tabs>
          <w:tab w:val="left" w:pos="1134"/>
        </w:tabs>
        <w:suppressAutoHyphens/>
        <w:spacing w:line="240" w:lineRule="atLeast"/>
        <w:jc w:val="both"/>
        <w:rPr>
          <w:sz w:val="22"/>
          <w:szCs w:val="22"/>
          <w:lang w:eastAsia="ar-SA"/>
        </w:rPr>
      </w:pPr>
      <w:r w:rsidRPr="001479FC">
        <w:rPr>
          <w:sz w:val="22"/>
          <w:szCs w:val="22"/>
          <w:lang w:eastAsia="ar-SA"/>
        </w:rPr>
        <w:t>После обмена мнениями состоялось голосование. Лист голосования прилагается.</w:t>
      </w:r>
    </w:p>
    <w:p w:rsidR="0016196B" w:rsidRDefault="0016196B" w:rsidP="009D53C4">
      <w:pPr>
        <w:tabs>
          <w:tab w:val="left" w:pos="1134"/>
        </w:tabs>
        <w:suppressAutoHyphens/>
        <w:spacing w:line="240" w:lineRule="atLeast"/>
        <w:jc w:val="both"/>
        <w:rPr>
          <w:sz w:val="22"/>
          <w:szCs w:val="22"/>
          <w:lang w:eastAsia="ar-SA"/>
        </w:rPr>
      </w:pPr>
    </w:p>
    <w:p w:rsidR="0016196B" w:rsidRDefault="0016196B" w:rsidP="001479FC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37540F">
        <w:rPr>
          <w:b/>
          <w:bCs/>
          <w:color w:val="000000"/>
          <w:sz w:val="22"/>
          <w:szCs w:val="22"/>
        </w:rPr>
        <w:t>ЗА</w:t>
      </w:r>
      <w:r>
        <w:rPr>
          <w:bCs/>
          <w:color w:val="000000"/>
          <w:sz w:val="22"/>
          <w:szCs w:val="22"/>
        </w:rPr>
        <w:t xml:space="preserve">                            _______________ голосов (1 кв.м. = 1 голосу)</w:t>
      </w:r>
    </w:p>
    <w:p w:rsidR="0016196B" w:rsidRDefault="0016196B" w:rsidP="001479FC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Default="0016196B" w:rsidP="001479FC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37540F">
        <w:rPr>
          <w:b/>
          <w:bCs/>
          <w:color w:val="000000"/>
          <w:sz w:val="22"/>
          <w:szCs w:val="22"/>
        </w:rPr>
        <w:t xml:space="preserve">ПРОТИВ  </w:t>
      </w:r>
      <w:r>
        <w:rPr>
          <w:bCs/>
          <w:color w:val="000000"/>
          <w:sz w:val="22"/>
          <w:szCs w:val="22"/>
        </w:rPr>
        <w:t xml:space="preserve">                 ________________ голосов (1 кв.м. = 1 голосу)</w:t>
      </w:r>
    </w:p>
    <w:p w:rsidR="0016196B" w:rsidRDefault="0016196B" w:rsidP="001479FC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</w:p>
    <w:p w:rsidR="0016196B" w:rsidRDefault="0016196B" w:rsidP="001479FC">
      <w:pPr>
        <w:shd w:val="clear" w:color="auto" w:fill="FFFFFF"/>
        <w:tabs>
          <w:tab w:val="left" w:pos="8460"/>
        </w:tabs>
        <w:spacing w:line="240" w:lineRule="atLeast"/>
        <w:jc w:val="both"/>
        <w:rPr>
          <w:bCs/>
          <w:color w:val="000000"/>
          <w:sz w:val="22"/>
          <w:szCs w:val="22"/>
        </w:rPr>
      </w:pPr>
      <w:r w:rsidRPr="0037540F">
        <w:rPr>
          <w:b/>
          <w:bCs/>
          <w:color w:val="000000"/>
          <w:sz w:val="22"/>
          <w:szCs w:val="22"/>
        </w:rPr>
        <w:t>ВОЗДЕРЖАЛИСЬ</w:t>
      </w:r>
      <w:r>
        <w:rPr>
          <w:bCs/>
          <w:color w:val="000000"/>
          <w:sz w:val="22"/>
          <w:szCs w:val="22"/>
        </w:rPr>
        <w:t xml:space="preserve">    ________________ голосов (1 кв.м. = 1 голосу)</w:t>
      </w:r>
    </w:p>
    <w:p w:rsidR="0016196B" w:rsidRDefault="0016196B" w:rsidP="009D53C4">
      <w:pPr>
        <w:tabs>
          <w:tab w:val="left" w:pos="1134"/>
        </w:tabs>
        <w:suppressAutoHyphens/>
        <w:spacing w:line="240" w:lineRule="atLeast"/>
        <w:jc w:val="both"/>
        <w:rPr>
          <w:sz w:val="22"/>
          <w:szCs w:val="22"/>
          <w:lang w:eastAsia="ar-SA"/>
        </w:rPr>
      </w:pPr>
    </w:p>
    <w:p w:rsidR="0016196B" w:rsidRPr="007F758A" w:rsidRDefault="0016196B" w:rsidP="009D53C4">
      <w:pPr>
        <w:keepNext/>
        <w:shd w:val="clear" w:color="auto" w:fill="FFFFFF"/>
        <w:tabs>
          <w:tab w:val="left" w:leader="underscore" w:pos="6898"/>
        </w:tabs>
        <w:spacing w:line="240" w:lineRule="atLeast"/>
        <w:jc w:val="both"/>
        <w:rPr>
          <w:sz w:val="22"/>
          <w:szCs w:val="22"/>
        </w:rPr>
      </w:pPr>
      <w:r w:rsidRPr="007F758A">
        <w:rPr>
          <w:sz w:val="22"/>
          <w:szCs w:val="22"/>
        </w:rPr>
        <w:t>Решение по девятомувопросу повестки дня собрания принято/ не принято (нужное подчеркнуть).</w:t>
      </w:r>
    </w:p>
    <w:p w:rsidR="0016196B" w:rsidRPr="00F4682E" w:rsidRDefault="0016196B" w:rsidP="009D53C4">
      <w:pPr>
        <w:spacing w:line="240" w:lineRule="atLeast"/>
        <w:jc w:val="both"/>
        <w:rPr>
          <w:b/>
          <w:sz w:val="22"/>
          <w:szCs w:val="22"/>
        </w:rPr>
      </w:pPr>
    </w:p>
    <w:p w:rsidR="0016196B" w:rsidRPr="00F4682E" w:rsidRDefault="0016196B" w:rsidP="009D53C4">
      <w:pPr>
        <w:shd w:val="clear" w:color="auto" w:fill="FFFFFF"/>
        <w:spacing w:line="240" w:lineRule="atLeast"/>
        <w:jc w:val="both"/>
        <w:rPr>
          <w:b/>
          <w:bCs/>
          <w:sz w:val="22"/>
          <w:szCs w:val="22"/>
        </w:rPr>
      </w:pPr>
      <w:r w:rsidRPr="00F4682E">
        <w:rPr>
          <w:b/>
          <w:bCs/>
          <w:sz w:val="22"/>
          <w:szCs w:val="22"/>
        </w:rPr>
        <w:t>Настоящий протокол составлен в двух подлинных экземплярах.</w:t>
      </w:r>
    </w:p>
    <w:p w:rsidR="0016196B" w:rsidRPr="00F4682E" w:rsidRDefault="0016196B" w:rsidP="009D53C4">
      <w:pPr>
        <w:shd w:val="clear" w:color="auto" w:fill="FFFFFF"/>
        <w:spacing w:line="240" w:lineRule="atLeast"/>
        <w:jc w:val="both"/>
        <w:rPr>
          <w:sz w:val="22"/>
          <w:szCs w:val="22"/>
        </w:rPr>
      </w:pPr>
    </w:p>
    <w:p w:rsidR="0016196B" w:rsidRPr="00F4682E" w:rsidRDefault="0016196B" w:rsidP="009D53C4">
      <w:pPr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F4682E">
        <w:rPr>
          <w:b/>
          <w:sz w:val="22"/>
          <w:szCs w:val="22"/>
        </w:rPr>
        <w:t>Приложения к протоколу:</w:t>
      </w:r>
    </w:p>
    <w:p w:rsidR="0016196B" w:rsidRPr="00F4682E" w:rsidRDefault="0016196B" w:rsidP="009D53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sz w:val="22"/>
          <w:szCs w:val="22"/>
        </w:rPr>
      </w:pPr>
      <w:r w:rsidRPr="00F4682E">
        <w:rPr>
          <w:sz w:val="22"/>
          <w:szCs w:val="22"/>
        </w:rPr>
        <w:t xml:space="preserve">Реестр собственников помещений многоквартирного дома, присутствующих на собрании на _____ листах. </w:t>
      </w:r>
    </w:p>
    <w:p w:rsidR="0016196B" w:rsidRPr="00EC729F" w:rsidRDefault="0016196B" w:rsidP="009D53C4">
      <w:pPr>
        <w:autoSpaceDE w:val="0"/>
        <w:autoSpaceDN w:val="0"/>
        <w:adjustRightInd w:val="0"/>
        <w:spacing w:line="240" w:lineRule="atLeast"/>
        <w:jc w:val="both"/>
      </w:pPr>
    </w:p>
    <w:p w:rsidR="0016196B" w:rsidRPr="00F4682E" w:rsidRDefault="0016196B" w:rsidP="009D53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0"/>
        <w:jc w:val="both"/>
        <w:rPr>
          <w:sz w:val="22"/>
          <w:szCs w:val="22"/>
        </w:rPr>
      </w:pPr>
      <w:r w:rsidRPr="00F4682E">
        <w:rPr>
          <w:sz w:val="22"/>
          <w:szCs w:val="22"/>
        </w:rPr>
        <w:t>Лист голосования собственников помещений по вопросам повестки общего собрания собственников помещений в многоквартирном доме на _____ листах.</w:t>
      </w:r>
    </w:p>
    <w:p w:rsidR="0016196B" w:rsidRPr="00F4682E" w:rsidRDefault="0016196B" w:rsidP="009D53C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</w:p>
    <w:p w:rsidR="0016196B" w:rsidRPr="00F4682E" w:rsidRDefault="0016196B" w:rsidP="009D53C4">
      <w:pPr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F4682E">
        <w:rPr>
          <w:sz w:val="22"/>
          <w:szCs w:val="22"/>
        </w:rPr>
        <w:t>Собрание закрыто.</w:t>
      </w:r>
    </w:p>
    <w:p w:rsidR="0016196B" w:rsidRPr="00F4682E" w:rsidRDefault="0016196B">
      <w:pPr>
        <w:rPr>
          <w:sz w:val="22"/>
          <w:szCs w:val="22"/>
        </w:rPr>
      </w:pPr>
    </w:p>
    <w:p w:rsidR="0016196B" w:rsidRDefault="0016196B"/>
    <w:p w:rsidR="0016196B" w:rsidRPr="00CC52F6" w:rsidRDefault="0016196B" w:rsidP="00D1086E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Председатель собрания _________________</w:t>
      </w:r>
      <w:r>
        <w:rPr>
          <w:sz w:val="22"/>
          <w:szCs w:val="22"/>
        </w:rPr>
        <w:t>_____________________</w:t>
      </w:r>
      <w:r w:rsidRPr="00CC52F6">
        <w:rPr>
          <w:sz w:val="22"/>
          <w:szCs w:val="22"/>
        </w:rPr>
        <w:t>/ _______________________/</w:t>
      </w:r>
    </w:p>
    <w:p w:rsidR="0016196B" w:rsidRPr="00CC52F6" w:rsidRDefault="0016196B" w:rsidP="00D1086E">
      <w:pPr>
        <w:jc w:val="both"/>
        <w:rPr>
          <w:sz w:val="22"/>
          <w:szCs w:val="22"/>
        </w:rPr>
      </w:pPr>
    </w:p>
    <w:p w:rsidR="0016196B" w:rsidRPr="00CC52F6" w:rsidRDefault="0016196B" w:rsidP="00D1086E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Секретарь собрания     _________________</w:t>
      </w:r>
      <w:r>
        <w:rPr>
          <w:sz w:val="22"/>
          <w:szCs w:val="22"/>
        </w:rPr>
        <w:t>_____________________</w:t>
      </w:r>
      <w:r w:rsidRPr="00CC52F6">
        <w:rPr>
          <w:sz w:val="22"/>
          <w:szCs w:val="22"/>
        </w:rPr>
        <w:t>/ _______________________/</w:t>
      </w:r>
    </w:p>
    <w:p w:rsidR="0016196B" w:rsidRPr="00CC52F6" w:rsidRDefault="0016196B" w:rsidP="00D1086E">
      <w:pPr>
        <w:jc w:val="both"/>
        <w:rPr>
          <w:sz w:val="22"/>
          <w:szCs w:val="22"/>
        </w:rPr>
      </w:pPr>
    </w:p>
    <w:p w:rsidR="0016196B" w:rsidRPr="00CC52F6" w:rsidRDefault="0016196B" w:rsidP="00D1086E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Члены счетной комиссии:</w:t>
      </w:r>
    </w:p>
    <w:p w:rsidR="0016196B" w:rsidRPr="00CC52F6" w:rsidRDefault="0016196B" w:rsidP="00D1086E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_________________</w:t>
      </w:r>
      <w:r>
        <w:rPr>
          <w:sz w:val="22"/>
          <w:szCs w:val="22"/>
        </w:rPr>
        <w:t>___________________ / ________________________</w:t>
      </w:r>
      <w:r w:rsidRPr="00CC52F6">
        <w:rPr>
          <w:sz w:val="22"/>
          <w:szCs w:val="22"/>
        </w:rPr>
        <w:t>/</w:t>
      </w:r>
    </w:p>
    <w:p w:rsidR="0016196B" w:rsidRDefault="0016196B" w:rsidP="00D1086E"/>
    <w:p w:rsidR="0016196B" w:rsidRDefault="0016196B" w:rsidP="00D1086E">
      <w:pPr>
        <w:tabs>
          <w:tab w:val="left" w:pos="2011"/>
        </w:tabs>
      </w:pPr>
      <w:r>
        <w:tab/>
      </w:r>
      <w:r w:rsidRPr="00CC52F6">
        <w:rPr>
          <w:sz w:val="22"/>
          <w:szCs w:val="22"/>
        </w:rPr>
        <w:t>_________________</w:t>
      </w:r>
      <w:r>
        <w:rPr>
          <w:sz w:val="22"/>
          <w:szCs w:val="22"/>
        </w:rPr>
        <w:t xml:space="preserve">__________________ </w:t>
      </w:r>
      <w:r w:rsidRPr="00CC52F6">
        <w:rPr>
          <w:sz w:val="22"/>
          <w:szCs w:val="22"/>
        </w:rPr>
        <w:t>/ _______________________</w:t>
      </w:r>
      <w:r>
        <w:rPr>
          <w:sz w:val="22"/>
          <w:szCs w:val="22"/>
        </w:rPr>
        <w:t>_</w:t>
      </w:r>
      <w:r w:rsidRPr="00CC52F6">
        <w:rPr>
          <w:sz w:val="22"/>
          <w:szCs w:val="22"/>
        </w:rPr>
        <w:t>/</w:t>
      </w:r>
    </w:p>
    <w:p w:rsidR="0016196B" w:rsidRDefault="0016196B" w:rsidP="00D1086E"/>
    <w:p w:rsidR="0016196B" w:rsidRDefault="0016196B" w:rsidP="00D1086E">
      <w:r>
        <w:tab/>
      </w:r>
      <w:r w:rsidRPr="00CC52F6">
        <w:rPr>
          <w:sz w:val="22"/>
          <w:szCs w:val="22"/>
        </w:rPr>
        <w:t>_________________</w:t>
      </w:r>
      <w:r>
        <w:rPr>
          <w:sz w:val="22"/>
          <w:szCs w:val="22"/>
        </w:rPr>
        <w:t>_________________ / _________________________/</w:t>
      </w:r>
    </w:p>
    <w:p w:rsidR="0016196B" w:rsidRDefault="0016196B"/>
    <w:p w:rsidR="0016196B" w:rsidRDefault="0016196B"/>
    <w:p w:rsidR="0016196B" w:rsidRDefault="0016196B">
      <w:pPr>
        <w:sectPr w:rsidR="0016196B" w:rsidSect="003B7B99">
          <w:pgSz w:w="11906" w:h="16838"/>
          <w:pgMar w:top="1135" w:right="506" w:bottom="1134" w:left="132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785"/>
        <w:tblW w:w="16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0"/>
        <w:gridCol w:w="2835"/>
        <w:gridCol w:w="709"/>
        <w:gridCol w:w="708"/>
        <w:gridCol w:w="426"/>
        <w:gridCol w:w="425"/>
        <w:gridCol w:w="283"/>
        <w:gridCol w:w="284"/>
        <w:gridCol w:w="283"/>
        <w:gridCol w:w="284"/>
        <w:gridCol w:w="283"/>
        <w:gridCol w:w="284"/>
        <w:gridCol w:w="425"/>
        <w:gridCol w:w="425"/>
        <w:gridCol w:w="426"/>
        <w:gridCol w:w="425"/>
        <w:gridCol w:w="283"/>
        <w:gridCol w:w="391"/>
        <w:gridCol w:w="318"/>
        <w:gridCol w:w="391"/>
        <w:gridCol w:w="318"/>
        <w:gridCol w:w="391"/>
        <w:gridCol w:w="459"/>
        <w:gridCol w:w="391"/>
        <w:gridCol w:w="426"/>
        <w:gridCol w:w="425"/>
        <w:gridCol w:w="425"/>
        <w:gridCol w:w="567"/>
        <w:gridCol w:w="601"/>
        <w:gridCol w:w="567"/>
        <w:gridCol w:w="709"/>
        <w:gridCol w:w="851"/>
      </w:tblGrid>
      <w:tr w:rsidR="0016196B" w:rsidRPr="00181FA6" w:rsidTr="005035C8">
        <w:trPr>
          <w:cantSplit/>
          <w:trHeight w:val="4095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  <w:r w:rsidRPr="005035C8">
              <w:rPr>
                <w:sz w:val="18"/>
                <w:szCs w:val="18"/>
              </w:rPr>
              <w:t>№</w:t>
            </w:r>
          </w:p>
          <w:p w:rsidR="0016196B" w:rsidRPr="005035C8" w:rsidRDefault="0016196B" w:rsidP="005035C8">
            <w:pPr>
              <w:rPr>
                <w:sz w:val="18"/>
                <w:szCs w:val="18"/>
              </w:rPr>
            </w:pPr>
            <w:r w:rsidRPr="005035C8">
              <w:rPr>
                <w:sz w:val="18"/>
                <w:szCs w:val="18"/>
              </w:rPr>
              <w:t>п/п</w:t>
            </w: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  <w:r w:rsidRPr="005035C8">
              <w:rPr>
                <w:sz w:val="18"/>
                <w:szCs w:val="18"/>
              </w:rPr>
              <w:t>ФИО собственника жилого помещения</w:t>
            </w:r>
          </w:p>
        </w:tc>
        <w:tc>
          <w:tcPr>
            <w:tcW w:w="709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  <w:r w:rsidRPr="005035C8">
              <w:rPr>
                <w:sz w:val="18"/>
                <w:szCs w:val="18"/>
              </w:rPr>
              <w:t>№ кв</w:t>
            </w:r>
          </w:p>
        </w:tc>
        <w:tc>
          <w:tcPr>
            <w:tcW w:w="708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8"/>
                <w:szCs w:val="18"/>
              </w:rPr>
            </w:pPr>
            <w:r w:rsidRPr="005035C8">
              <w:rPr>
                <w:sz w:val="18"/>
                <w:szCs w:val="18"/>
              </w:rPr>
              <w:t>Количество голосов принадлежащих собственнику помещения (1 кв.м =1 голосу)</w:t>
            </w:r>
          </w:p>
        </w:tc>
        <w:tc>
          <w:tcPr>
            <w:tcW w:w="1134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1.</w:t>
            </w:r>
            <w:r w:rsidRPr="005035C8">
              <w:rPr>
                <w:sz w:val="16"/>
                <w:szCs w:val="16"/>
              </w:rPr>
              <w:t xml:space="preserve"> Решение о подаче предложения по включению дворовой территории в муниципальную программу города Ржева Тверской области «Формирование современной городской среды города Ржева Тверской области» на 2018-2023 годы</w:t>
            </w:r>
          </w:p>
        </w:tc>
        <w:tc>
          <w:tcPr>
            <w:tcW w:w="851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 xml:space="preserve">Вопрос  2. </w:t>
            </w:r>
            <w:r w:rsidRPr="005035C8">
              <w:rPr>
                <w:sz w:val="16"/>
                <w:szCs w:val="16"/>
              </w:rPr>
              <w:t>Определениеперечня работ по благоустройству дворовой территории, Зсформированногоисходя из минимального перечня работ по благоустройству</w:t>
            </w:r>
          </w:p>
        </w:tc>
        <w:tc>
          <w:tcPr>
            <w:tcW w:w="992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 3.</w:t>
            </w:r>
            <w:r w:rsidRPr="005035C8">
              <w:rPr>
                <w:sz w:val="16"/>
                <w:szCs w:val="16"/>
              </w:rPr>
              <w:t xml:space="preserve">Определение перечня работ по благоустройству дворовой территории, сформированного исходя из дополнительного перечня работ по благоустройству </w:t>
            </w:r>
          </w:p>
        </w:tc>
        <w:tc>
          <w:tcPr>
            <w:tcW w:w="1276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 4.</w:t>
            </w:r>
            <w:r w:rsidRPr="005035C8">
              <w:rPr>
                <w:sz w:val="16"/>
                <w:szCs w:val="16"/>
              </w:rPr>
              <w:t xml:space="preserve"> Форма участия  собственников МКД в выполнении работ, сформированных исходя из минимального перечня работ по благоустройству дворовой территории</w:t>
            </w:r>
          </w:p>
        </w:tc>
        <w:tc>
          <w:tcPr>
            <w:tcW w:w="992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 xml:space="preserve">Вопрос  5. </w:t>
            </w:r>
            <w:r w:rsidRPr="005035C8">
              <w:rPr>
                <w:sz w:val="16"/>
                <w:szCs w:val="16"/>
              </w:rPr>
              <w:t>Форма  и доля участия  собственников МКД в выполнении работ, сформированных исходя из дополнительного перечня работ по благоустройству дворовой территории</w:t>
            </w:r>
          </w:p>
        </w:tc>
        <w:tc>
          <w:tcPr>
            <w:tcW w:w="1100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 xml:space="preserve">Вопрос 6. </w:t>
            </w:r>
            <w:r w:rsidRPr="005035C8">
              <w:rPr>
                <w:sz w:val="16"/>
                <w:szCs w:val="16"/>
              </w:rPr>
              <w:t>Определение порядка сбора денежных средств на софинансирование видов</w:t>
            </w:r>
          </w:p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работ, выполняемых в рамках дополнительного перечня работ по благоустройству</w:t>
            </w:r>
          </w:p>
        </w:tc>
        <w:tc>
          <w:tcPr>
            <w:tcW w:w="1276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7.</w:t>
            </w:r>
            <w:r w:rsidRPr="005035C8">
              <w:rPr>
                <w:sz w:val="16"/>
                <w:szCs w:val="16"/>
              </w:rPr>
              <w:t>Включение в состав общего имущества собственников помещений в многоквартирном доме 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программы;</w:t>
            </w:r>
          </w:p>
        </w:tc>
        <w:tc>
          <w:tcPr>
            <w:tcW w:w="1417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8.</w:t>
            </w:r>
            <w:r w:rsidRPr="005035C8">
              <w:rPr>
                <w:sz w:val="16"/>
                <w:szCs w:val="16"/>
              </w:rPr>
              <w:t>Принятие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</w:t>
            </w:r>
          </w:p>
        </w:tc>
        <w:tc>
          <w:tcPr>
            <w:tcW w:w="1877" w:type="dxa"/>
            <w:gridSpan w:val="3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9.</w:t>
            </w:r>
            <w:r w:rsidRPr="005035C8">
              <w:rPr>
                <w:sz w:val="16"/>
                <w:szCs w:val="16"/>
              </w:rPr>
              <w:t>Решение об определении лиц, которые от имени собственников помещений в многоквартирном доме уполномочены на представление предложений, разработки дизайн-проекта благоустройства дворовой территории, а также на участие в контроле, в том числе промежуточном, приемке работ по благоустройству дворовой территории и заключение договоров в рамках реализации муниципальной программы в целях обеспечения софинансирования</w:t>
            </w:r>
          </w:p>
        </w:tc>
        <w:tc>
          <w:tcPr>
            <w:tcW w:w="851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Подписи собственника жилого помещения (представителя собственника жилого помещения)</w:t>
            </w:r>
          </w:p>
        </w:tc>
      </w:tr>
      <w:tr w:rsidR="0016196B" w:rsidRPr="00181FA6" w:rsidTr="005035C8">
        <w:trPr>
          <w:cantSplit/>
          <w:trHeight w:val="1556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283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284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283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284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283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284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283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39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318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39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318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39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59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39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60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567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709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851" w:type="dxa"/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</w:tr>
      <w:tr w:rsidR="0016196B" w:rsidRPr="00181FA6" w:rsidTr="005035C8">
        <w:trPr>
          <w:trHeight w:val="837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</w:tr>
      <w:tr w:rsidR="0016196B" w:rsidRPr="00181FA6" w:rsidTr="005035C8">
        <w:trPr>
          <w:trHeight w:val="836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</w:tr>
      <w:tr w:rsidR="0016196B" w:rsidRPr="00181FA6" w:rsidTr="005035C8">
        <w:trPr>
          <w:trHeight w:val="847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</w:tr>
      <w:tr w:rsidR="0016196B" w:rsidRPr="00181FA6" w:rsidTr="005035C8">
        <w:trPr>
          <w:trHeight w:val="830"/>
        </w:trPr>
        <w:tc>
          <w:tcPr>
            <w:tcW w:w="460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16196B" w:rsidRPr="005035C8" w:rsidRDefault="0016196B" w:rsidP="005035C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5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39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16196B" w:rsidRPr="005035C8" w:rsidRDefault="0016196B" w:rsidP="005035C8">
            <w:pPr>
              <w:rPr>
                <w:sz w:val="18"/>
                <w:szCs w:val="18"/>
              </w:rPr>
            </w:pPr>
          </w:p>
        </w:tc>
      </w:tr>
    </w:tbl>
    <w:p w:rsidR="0016196B" w:rsidRPr="00AE3E00" w:rsidRDefault="0016196B" w:rsidP="00E56319">
      <w:pPr>
        <w:jc w:val="right"/>
        <w:rPr>
          <w:b/>
          <w:color w:val="000000"/>
          <w:sz w:val="18"/>
          <w:szCs w:val="18"/>
          <w:u w:val="single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4C3722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____ к протоколу </w:t>
      </w:r>
    </w:p>
    <w:p w:rsidR="0016196B" w:rsidRDefault="0016196B" w:rsidP="004C3722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от «____» __________________ 20 ____г.</w:t>
      </w:r>
    </w:p>
    <w:p w:rsidR="0016196B" w:rsidRDefault="0016196B" w:rsidP="007950BC">
      <w:pPr>
        <w:jc w:val="center"/>
        <w:rPr>
          <w:b/>
          <w:color w:val="000000"/>
          <w:sz w:val="18"/>
          <w:szCs w:val="18"/>
        </w:rPr>
      </w:pPr>
    </w:p>
    <w:p w:rsidR="0016196B" w:rsidRPr="00181FA6" w:rsidRDefault="0016196B" w:rsidP="007950BC">
      <w:pPr>
        <w:jc w:val="center"/>
        <w:rPr>
          <w:b/>
          <w:color w:val="000000"/>
          <w:sz w:val="18"/>
          <w:szCs w:val="18"/>
        </w:rPr>
      </w:pPr>
      <w:r w:rsidRPr="00181FA6">
        <w:rPr>
          <w:b/>
          <w:color w:val="000000"/>
          <w:sz w:val="18"/>
          <w:szCs w:val="18"/>
        </w:rPr>
        <w:t xml:space="preserve">Лист голосования собственников помещений по вопросам  повестки дня общего собрания собственников помещений в многоквартирном доме  по адресу: _____________________________________ дом № _______       </w:t>
      </w:r>
    </w:p>
    <w:p w:rsidR="0016196B" w:rsidRPr="00AE3E00" w:rsidRDefault="0016196B" w:rsidP="00E60481">
      <w:pPr>
        <w:jc w:val="center"/>
        <w:rPr>
          <w:b/>
          <w:color w:val="000000"/>
          <w:sz w:val="18"/>
          <w:szCs w:val="18"/>
        </w:rPr>
      </w:pPr>
      <w:r w:rsidRPr="00181FA6">
        <w:rPr>
          <w:b/>
          <w:color w:val="000000"/>
          <w:sz w:val="18"/>
          <w:szCs w:val="18"/>
        </w:rPr>
        <w:t>"____</w:t>
      </w:r>
      <w:r>
        <w:rPr>
          <w:b/>
          <w:color w:val="000000"/>
          <w:sz w:val="18"/>
          <w:szCs w:val="18"/>
        </w:rPr>
        <w:t>___" _______________________20___ год</w:t>
      </w:r>
    </w:p>
    <w:p w:rsidR="0016196B" w:rsidRPr="00AE3E00" w:rsidRDefault="0016196B" w:rsidP="007950BC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Pr="00181FA6" w:rsidRDefault="0016196B" w:rsidP="002F1603">
      <w:pPr>
        <w:jc w:val="center"/>
        <w:rPr>
          <w:b/>
          <w:color w:val="000000"/>
          <w:sz w:val="18"/>
          <w:szCs w:val="18"/>
        </w:rPr>
      </w:pPr>
      <w:r w:rsidRPr="00181FA6">
        <w:rPr>
          <w:b/>
          <w:color w:val="000000"/>
          <w:sz w:val="18"/>
          <w:szCs w:val="18"/>
        </w:rPr>
        <w:t xml:space="preserve">Лист голосования собственников помещений по вопросам  повестки дня общего собрания собственников помещений в многоквартирном доме  по адресу: _____________________________________ дом № _______       </w:t>
      </w:r>
    </w:p>
    <w:p w:rsidR="0016196B" w:rsidRPr="00AE3E00" w:rsidRDefault="0016196B" w:rsidP="002F1603">
      <w:pPr>
        <w:jc w:val="center"/>
        <w:rPr>
          <w:b/>
          <w:color w:val="000000"/>
          <w:sz w:val="18"/>
          <w:szCs w:val="18"/>
        </w:rPr>
      </w:pPr>
      <w:r w:rsidRPr="00181FA6">
        <w:rPr>
          <w:b/>
          <w:color w:val="000000"/>
          <w:sz w:val="18"/>
          <w:szCs w:val="18"/>
        </w:rPr>
        <w:t>"____</w:t>
      </w:r>
      <w:r>
        <w:rPr>
          <w:b/>
          <w:color w:val="000000"/>
          <w:sz w:val="18"/>
          <w:szCs w:val="18"/>
        </w:rPr>
        <w:t>___" _______________________20___ год</w:t>
      </w: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tbl>
      <w:tblPr>
        <w:tblpPr w:leftFromText="180" w:rightFromText="180" w:vertAnchor="page" w:horzAnchor="margin" w:tblpXSpec="center" w:tblpY="1522"/>
        <w:tblW w:w="17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26"/>
        <w:gridCol w:w="2444"/>
        <w:gridCol w:w="499"/>
        <w:gridCol w:w="850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2002"/>
        <w:gridCol w:w="9"/>
      </w:tblGrid>
      <w:tr w:rsidR="0016196B" w:rsidTr="005035C8">
        <w:trPr>
          <w:cantSplit/>
          <w:trHeight w:val="2622"/>
        </w:trPr>
        <w:tc>
          <w:tcPr>
            <w:tcW w:w="426" w:type="dxa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rPr>
                <w:b/>
                <w:sz w:val="18"/>
                <w:szCs w:val="18"/>
              </w:rPr>
            </w:pPr>
            <w:r w:rsidRPr="005035C8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44" w:type="dxa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8"/>
                <w:szCs w:val="18"/>
              </w:rPr>
            </w:pPr>
            <w:r w:rsidRPr="005035C8">
              <w:rPr>
                <w:b/>
                <w:sz w:val="18"/>
                <w:szCs w:val="18"/>
              </w:rPr>
              <w:t>ФИО собственника жилого помещения</w:t>
            </w:r>
          </w:p>
        </w:tc>
        <w:tc>
          <w:tcPr>
            <w:tcW w:w="499" w:type="dxa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8"/>
                <w:szCs w:val="18"/>
              </w:rPr>
            </w:pPr>
            <w:r w:rsidRPr="005035C8">
              <w:rPr>
                <w:b/>
                <w:sz w:val="18"/>
                <w:szCs w:val="18"/>
              </w:rPr>
              <w:t>№ кв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16196B" w:rsidRPr="005035C8" w:rsidRDefault="0016196B" w:rsidP="005035C8">
            <w:pPr>
              <w:ind w:left="113" w:right="-113"/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sz w:val="18"/>
                <w:szCs w:val="18"/>
              </w:rPr>
              <w:t>Количество голосов принадлежащих собственнику помещения (1 кв.м =1 голосу)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ind w:left="-391"/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ind w:left="-391"/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ind w:left="-391"/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ind w:left="-391"/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</w:p>
          <w:p w:rsidR="0016196B" w:rsidRPr="005035C8" w:rsidRDefault="0016196B" w:rsidP="005035C8">
            <w:pPr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b/>
                <w:sz w:val="16"/>
                <w:szCs w:val="16"/>
              </w:rPr>
              <w:t>Вопрос 9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</w:tcBorders>
            <w:textDirection w:val="btLr"/>
          </w:tcPr>
          <w:p w:rsidR="0016196B" w:rsidRPr="005035C8" w:rsidRDefault="0016196B" w:rsidP="005035C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Подписи собственника жилого помещения (представителя собственника жилого помещения)</w:t>
            </w:r>
          </w:p>
        </w:tc>
      </w:tr>
      <w:tr w:rsidR="0016196B" w:rsidRPr="002F1603" w:rsidTr="005035C8">
        <w:trPr>
          <w:gridAfter w:val="1"/>
          <w:wAfter w:w="9" w:type="dxa"/>
          <w:trHeight w:val="1262"/>
        </w:trPr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44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9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425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да</w:t>
            </w:r>
          </w:p>
        </w:tc>
        <w:tc>
          <w:tcPr>
            <w:tcW w:w="426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нет</w:t>
            </w:r>
          </w:p>
        </w:tc>
        <w:tc>
          <w:tcPr>
            <w:tcW w:w="567" w:type="dxa"/>
            <w:textDirection w:val="btLr"/>
          </w:tcPr>
          <w:p w:rsidR="0016196B" w:rsidRPr="005035C8" w:rsidRDefault="0016196B" w:rsidP="005035C8">
            <w:pPr>
              <w:ind w:left="113" w:right="113"/>
              <w:rPr>
                <w:sz w:val="16"/>
                <w:szCs w:val="16"/>
              </w:rPr>
            </w:pPr>
            <w:r w:rsidRPr="005035C8">
              <w:rPr>
                <w:sz w:val="16"/>
                <w:szCs w:val="16"/>
              </w:rPr>
              <w:t>воздержался</w:t>
            </w:r>
          </w:p>
        </w:tc>
        <w:tc>
          <w:tcPr>
            <w:tcW w:w="2002" w:type="dxa"/>
          </w:tcPr>
          <w:p w:rsidR="0016196B" w:rsidRPr="005035C8" w:rsidRDefault="0016196B" w:rsidP="005035C8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16196B" w:rsidTr="005035C8">
        <w:trPr>
          <w:gridAfter w:val="1"/>
          <w:wAfter w:w="9" w:type="dxa"/>
          <w:trHeight w:val="1176"/>
        </w:trPr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44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9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02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16196B" w:rsidTr="005035C8">
        <w:trPr>
          <w:gridAfter w:val="1"/>
          <w:wAfter w:w="9" w:type="dxa"/>
          <w:trHeight w:val="1123"/>
        </w:trPr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44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9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02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16196B" w:rsidTr="005035C8">
        <w:trPr>
          <w:gridAfter w:val="1"/>
          <w:wAfter w:w="9" w:type="dxa"/>
          <w:trHeight w:val="1125"/>
        </w:trPr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44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9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02" w:type="dxa"/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16196B" w:rsidTr="005035C8">
        <w:trPr>
          <w:gridAfter w:val="1"/>
          <w:wAfter w:w="9" w:type="dxa"/>
          <w:trHeight w:val="1254"/>
        </w:trPr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444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9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16196B" w:rsidRPr="005035C8" w:rsidRDefault="0016196B" w:rsidP="005035C8">
            <w:pPr>
              <w:jc w:val="both"/>
              <w:rPr>
                <w:b/>
                <w:sz w:val="18"/>
                <w:szCs w:val="18"/>
              </w:rPr>
            </w:pPr>
          </w:p>
        </w:tc>
      </w:tr>
    </w:tbl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p w:rsidR="0016196B" w:rsidRDefault="0016196B" w:rsidP="00E56319">
      <w:pPr>
        <w:jc w:val="both"/>
        <w:rPr>
          <w:b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77"/>
      </w:tblGrid>
      <w:tr w:rsidR="0016196B" w:rsidTr="005035C8">
        <w:trPr>
          <w:trHeight w:val="1165"/>
        </w:trPr>
        <w:tc>
          <w:tcPr>
            <w:tcW w:w="15877" w:type="dxa"/>
          </w:tcPr>
          <w:p w:rsidR="0016196B" w:rsidRPr="005035C8" w:rsidRDefault="0016196B" w:rsidP="005035C8">
            <w:pPr>
              <w:jc w:val="center"/>
              <w:rPr>
                <w:b/>
                <w:sz w:val="22"/>
                <w:szCs w:val="22"/>
              </w:rPr>
            </w:pPr>
            <w:r w:rsidRPr="005035C8">
              <w:rPr>
                <w:b/>
                <w:sz w:val="22"/>
                <w:szCs w:val="22"/>
              </w:rPr>
              <w:t xml:space="preserve">Итоги голосования собственников помещений по вопросам с 1-9 повестки дня внеочередного общего собрания в многоквартирном доме по адресу: </w:t>
            </w:r>
          </w:p>
          <w:p w:rsidR="0016196B" w:rsidRPr="005035C8" w:rsidRDefault="0016196B" w:rsidP="005035C8">
            <w:pPr>
              <w:jc w:val="center"/>
              <w:rPr>
                <w:b/>
                <w:sz w:val="22"/>
                <w:szCs w:val="22"/>
              </w:rPr>
            </w:pPr>
            <w:r w:rsidRPr="005035C8">
              <w:rPr>
                <w:b/>
                <w:sz w:val="22"/>
                <w:szCs w:val="22"/>
              </w:rPr>
              <w:t xml:space="preserve">Тверская обл., </w:t>
            </w:r>
            <w:bookmarkStart w:id="0" w:name="_GoBack"/>
            <w:bookmarkEnd w:id="0"/>
            <w:r w:rsidRPr="005035C8">
              <w:rPr>
                <w:b/>
                <w:sz w:val="22"/>
                <w:szCs w:val="22"/>
              </w:rPr>
              <w:t xml:space="preserve">г. Ржев, ул. _________________________________, д. _____ </w:t>
            </w:r>
          </w:p>
          <w:p w:rsidR="0016196B" w:rsidRPr="005035C8" w:rsidRDefault="0016196B" w:rsidP="005035C8">
            <w:pPr>
              <w:jc w:val="center"/>
              <w:rPr>
                <w:b/>
                <w:sz w:val="22"/>
                <w:szCs w:val="22"/>
              </w:rPr>
            </w:pPr>
            <w:r w:rsidRPr="005035C8">
              <w:rPr>
                <w:b/>
                <w:sz w:val="22"/>
                <w:szCs w:val="22"/>
              </w:rPr>
              <w:t>от «____» __________________ 20___года</w:t>
            </w:r>
          </w:p>
          <w:p w:rsidR="0016196B" w:rsidRPr="005035C8" w:rsidRDefault="0016196B" w:rsidP="005035C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16196B" w:rsidRDefault="0016196B" w:rsidP="00027B7D">
      <w:pPr>
        <w:jc w:val="center"/>
        <w:rPr>
          <w:b/>
        </w:rPr>
      </w:pPr>
    </w:p>
    <w:p w:rsidR="0016196B" w:rsidRDefault="0016196B" w:rsidP="00027B7D">
      <w:pPr>
        <w:jc w:val="both"/>
      </w:pPr>
    </w:p>
    <w:p w:rsidR="0016196B" w:rsidRDefault="0016196B" w:rsidP="00027B7D">
      <w:pPr>
        <w:jc w:val="both"/>
        <w:rPr>
          <w:b/>
        </w:rPr>
      </w:pPr>
      <w:r w:rsidRPr="007B77DD">
        <w:t>Всего количество голосов:</w:t>
      </w:r>
      <w:r>
        <w:rPr>
          <w:b/>
        </w:rPr>
        <w:t xml:space="preserve"> __________________________________</w:t>
      </w:r>
    </w:p>
    <w:p w:rsidR="0016196B" w:rsidRPr="00CC52F6" w:rsidRDefault="0016196B" w:rsidP="00027B7D">
      <w:pPr>
        <w:jc w:val="both"/>
      </w:pPr>
      <w:r w:rsidRPr="00CC52F6">
        <w:t>Количество голосов собственников, учувствовавших в голосовании __________ или _________% от общего количества голосов</w:t>
      </w:r>
    </w:p>
    <w:p w:rsidR="0016196B" w:rsidRPr="00CC52F6" w:rsidRDefault="0016196B" w:rsidP="00027B7D">
      <w:pPr>
        <w:jc w:val="both"/>
      </w:pPr>
      <w:r>
        <w:t>Отмет</w:t>
      </w:r>
      <w:r w:rsidRPr="00CC52F6">
        <w:t>ка о наличии кворума _______________________</w:t>
      </w:r>
    </w:p>
    <w:p w:rsidR="0016196B" w:rsidRPr="00CC52F6" w:rsidRDefault="0016196B" w:rsidP="00027B7D">
      <w:pPr>
        <w:jc w:val="both"/>
      </w:pPr>
    </w:p>
    <w:p w:rsidR="0016196B" w:rsidRDefault="0016196B" w:rsidP="00027B7D">
      <w:pPr>
        <w:jc w:val="both"/>
        <w:rPr>
          <w:b/>
        </w:rPr>
      </w:pPr>
      <w:r>
        <w:rPr>
          <w:b/>
        </w:rPr>
        <w:t>Отметки о принятии решения по вопросам:</w:t>
      </w:r>
    </w:p>
    <w:p w:rsidR="0016196B" w:rsidRPr="00CC52F6" w:rsidRDefault="0016196B" w:rsidP="00027B7D">
      <w:pPr>
        <w:jc w:val="both"/>
      </w:pPr>
      <w:r w:rsidRPr="00CC52F6">
        <w:t>По 1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2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3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4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5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6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7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8 вопросу решение принято/не принято (ненужное зачеркнуть) ____________________ количеством голосов</w:t>
      </w:r>
    </w:p>
    <w:p w:rsidR="0016196B" w:rsidRPr="00CC52F6" w:rsidRDefault="0016196B" w:rsidP="00027B7D">
      <w:pPr>
        <w:jc w:val="both"/>
      </w:pPr>
      <w:r w:rsidRPr="00CC52F6">
        <w:t>По 9 вопросу решение принято/не принято (ненужное зачеркнуть) ____________________ количеством голосов</w:t>
      </w:r>
    </w:p>
    <w:p w:rsidR="0016196B" w:rsidRPr="00027B7D" w:rsidRDefault="0016196B" w:rsidP="00027B7D">
      <w:pPr>
        <w:jc w:val="both"/>
        <w:rPr>
          <w:b/>
        </w:rPr>
      </w:pPr>
    </w:p>
    <w:p w:rsidR="0016196B" w:rsidRPr="00027B7D" w:rsidRDefault="0016196B" w:rsidP="00027B7D">
      <w:pPr>
        <w:jc w:val="both"/>
        <w:rPr>
          <w:b/>
        </w:rPr>
      </w:pPr>
    </w:p>
    <w:p w:rsidR="0016196B" w:rsidRPr="00027B7D" w:rsidRDefault="0016196B" w:rsidP="00027B7D">
      <w:pPr>
        <w:jc w:val="both"/>
        <w:rPr>
          <w:b/>
        </w:rPr>
      </w:pPr>
    </w:p>
    <w:p w:rsidR="0016196B" w:rsidRDefault="0016196B" w:rsidP="00027B7D">
      <w:pPr>
        <w:jc w:val="both"/>
        <w:rPr>
          <w:b/>
          <w:sz w:val="18"/>
          <w:szCs w:val="18"/>
        </w:rPr>
      </w:pPr>
    </w:p>
    <w:p w:rsidR="0016196B" w:rsidRPr="00AE3E00" w:rsidRDefault="0016196B" w:rsidP="00027B7D">
      <w:pPr>
        <w:jc w:val="both"/>
        <w:rPr>
          <w:b/>
          <w:sz w:val="18"/>
          <w:szCs w:val="18"/>
        </w:rPr>
      </w:pPr>
      <w:r w:rsidRPr="00786C2A">
        <w:rPr>
          <w:b/>
          <w:sz w:val="20"/>
          <w:szCs w:val="20"/>
        </w:rPr>
        <w:t xml:space="preserve">ФИО председателя собрания и членов счетной комиссии:                                      </w:t>
      </w:r>
      <w:r w:rsidRPr="00786C2A">
        <w:rPr>
          <w:b/>
          <w:sz w:val="22"/>
          <w:szCs w:val="22"/>
        </w:rPr>
        <w:t>Подписи представителя собрания и членов счетной комиссии:</w:t>
      </w:r>
    </w:p>
    <w:p w:rsidR="0016196B" w:rsidRDefault="0016196B" w:rsidP="00027B7D">
      <w:pPr>
        <w:jc w:val="both"/>
        <w:rPr>
          <w:sz w:val="18"/>
          <w:szCs w:val="18"/>
        </w:rPr>
      </w:pPr>
    </w:p>
    <w:p w:rsidR="0016196B" w:rsidRPr="00CC52F6" w:rsidRDefault="0016196B" w:rsidP="00027B7D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Председатель собрания _________________________________________</w:t>
      </w:r>
      <w:r>
        <w:rPr>
          <w:sz w:val="22"/>
          <w:szCs w:val="22"/>
        </w:rPr>
        <w:t>_______/ ______________________</w:t>
      </w:r>
      <w:r w:rsidRPr="00CC52F6">
        <w:rPr>
          <w:sz w:val="22"/>
          <w:szCs w:val="22"/>
        </w:rPr>
        <w:t>/</w:t>
      </w:r>
    </w:p>
    <w:p w:rsidR="0016196B" w:rsidRPr="00CC52F6" w:rsidRDefault="0016196B" w:rsidP="00027B7D">
      <w:pPr>
        <w:jc w:val="both"/>
        <w:rPr>
          <w:sz w:val="22"/>
          <w:szCs w:val="22"/>
        </w:rPr>
      </w:pPr>
    </w:p>
    <w:p w:rsidR="0016196B" w:rsidRPr="00CC52F6" w:rsidRDefault="0016196B" w:rsidP="00027B7D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Секретарь собрания     _________________________________________</w:t>
      </w:r>
      <w:r>
        <w:rPr>
          <w:sz w:val="22"/>
          <w:szCs w:val="22"/>
        </w:rPr>
        <w:t>_______/ ______________________</w:t>
      </w:r>
      <w:r w:rsidRPr="00CC52F6">
        <w:rPr>
          <w:sz w:val="22"/>
          <w:szCs w:val="22"/>
        </w:rPr>
        <w:t>/</w:t>
      </w:r>
    </w:p>
    <w:p w:rsidR="0016196B" w:rsidRPr="00CC52F6" w:rsidRDefault="0016196B" w:rsidP="00027B7D">
      <w:pPr>
        <w:jc w:val="both"/>
        <w:rPr>
          <w:sz w:val="22"/>
          <w:szCs w:val="22"/>
        </w:rPr>
      </w:pPr>
    </w:p>
    <w:p w:rsidR="0016196B" w:rsidRPr="00CC52F6" w:rsidRDefault="0016196B" w:rsidP="00027B7D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Члены счетной комиссии:</w:t>
      </w:r>
    </w:p>
    <w:p w:rsidR="0016196B" w:rsidRPr="00CC52F6" w:rsidRDefault="0016196B" w:rsidP="00027B7D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_________________</w:t>
      </w:r>
      <w:r>
        <w:rPr>
          <w:sz w:val="22"/>
          <w:szCs w:val="22"/>
        </w:rPr>
        <w:t>______________________________/ _______________________</w:t>
      </w:r>
      <w:r w:rsidRPr="00CC52F6">
        <w:rPr>
          <w:sz w:val="22"/>
          <w:szCs w:val="22"/>
        </w:rPr>
        <w:t>/</w:t>
      </w:r>
    </w:p>
    <w:p w:rsidR="0016196B" w:rsidRDefault="0016196B"/>
    <w:p w:rsidR="0016196B" w:rsidRDefault="0016196B" w:rsidP="009152E5">
      <w:pPr>
        <w:tabs>
          <w:tab w:val="left" w:pos="2011"/>
        </w:tabs>
      </w:pPr>
      <w:r>
        <w:tab/>
      </w:r>
      <w:r w:rsidRPr="00CC52F6">
        <w:rPr>
          <w:sz w:val="22"/>
          <w:szCs w:val="22"/>
        </w:rPr>
        <w:t>________________________________________________</w:t>
      </w:r>
      <w:r>
        <w:rPr>
          <w:sz w:val="22"/>
          <w:szCs w:val="22"/>
        </w:rPr>
        <w:t>/ ______________________</w:t>
      </w:r>
      <w:r w:rsidRPr="00CC52F6">
        <w:rPr>
          <w:sz w:val="22"/>
          <w:szCs w:val="22"/>
        </w:rPr>
        <w:t>/</w:t>
      </w:r>
    </w:p>
    <w:p w:rsidR="0016196B" w:rsidRDefault="0016196B" w:rsidP="009152E5"/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  <w:r>
        <w:tab/>
      </w:r>
      <w:r w:rsidRPr="00CC52F6">
        <w:rPr>
          <w:sz w:val="22"/>
          <w:szCs w:val="22"/>
        </w:rPr>
        <w:t>________________________________________________</w:t>
      </w:r>
      <w:r>
        <w:rPr>
          <w:sz w:val="22"/>
          <w:szCs w:val="22"/>
        </w:rPr>
        <w:t>/ ______________________</w:t>
      </w:r>
      <w:r w:rsidRPr="00CC52F6">
        <w:rPr>
          <w:sz w:val="22"/>
          <w:szCs w:val="22"/>
        </w:rPr>
        <w:t>/</w:t>
      </w: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p w:rsidR="0016196B" w:rsidRDefault="0016196B" w:rsidP="009152E5">
      <w:pPr>
        <w:tabs>
          <w:tab w:val="left" w:pos="2078"/>
        </w:tabs>
        <w:rPr>
          <w:sz w:val="22"/>
          <w:szCs w:val="22"/>
        </w:rPr>
      </w:pPr>
    </w:p>
    <w:tbl>
      <w:tblPr>
        <w:tblW w:w="16018" w:type="dxa"/>
        <w:tblInd w:w="-601" w:type="dxa"/>
        <w:tblLayout w:type="fixed"/>
        <w:tblLook w:val="00A0"/>
      </w:tblPr>
      <w:tblGrid>
        <w:gridCol w:w="709"/>
        <w:gridCol w:w="660"/>
        <w:gridCol w:w="3866"/>
        <w:gridCol w:w="1003"/>
        <w:gridCol w:w="379"/>
        <w:gridCol w:w="3306"/>
        <w:gridCol w:w="1276"/>
        <w:gridCol w:w="1417"/>
        <w:gridCol w:w="3402"/>
      </w:tblGrid>
      <w:tr w:rsidR="0016196B" w:rsidRPr="00431C75" w:rsidTr="00891362">
        <w:trPr>
          <w:trHeight w:val="315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40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right"/>
              <w:rPr>
                <w:bCs/>
              </w:rPr>
            </w:pPr>
            <w:r w:rsidRPr="00431C75">
              <w:rPr>
                <w:bCs/>
              </w:rPr>
              <w:t>Приложение № ____ к протоколу</w:t>
            </w:r>
            <w:r w:rsidRPr="00431C75">
              <w:rPr>
                <w:bCs/>
              </w:rPr>
              <w:br/>
              <w:t>от «____»  ________________20__г.</w:t>
            </w:r>
          </w:p>
        </w:tc>
      </w:tr>
      <w:tr w:rsidR="0016196B" w:rsidRPr="00431C75" w:rsidTr="00891362">
        <w:trPr>
          <w:trHeight w:val="660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40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rPr>
                <w:bCs/>
              </w:rPr>
            </w:pPr>
          </w:p>
        </w:tc>
      </w:tr>
      <w:tr w:rsidR="0016196B" w:rsidRPr="00431C75" w:rsidTr="00891362">
        <w:trPr>
          <w:trHeight w:val="1155"/>
        </w:trPr>
        <w:tc>
          <w:tcPr>
            <w:tcW w:w="160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196B" w:rsidRDefault="0016196B" w:rsidP="00A61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РЕЕСТР</w:t>
            </w:r>
            <w:r w:rsidRPr="00431C75">
              <w:rPr>
                <w:b/>
                <w:bCs/>
              </w:rPr>
              <w:br/>
              <w:t xml:space="preserve">собственников помещений многоквартирного дома № _______ по  ул./пер. ________________________, </w:t>
            </w:r>
          </w:p>
          <w:p w:rsidR="0016196B" w:rsidRDefault="0016196B" w:rsidP="00A6107B">
            <w:pPr>
              <w:jc w:val="center"/>
              <w:rPr>
                <w:b/>
                <w:bCs/>
              </w:rPr>
            </w:pPr>
            <w:r w:rsidRPr="00431C75">
              <w:rPr>
                <w:b/>
                <w:bCs/>
              </w:rPr>
              <w:t>нас.пункт _____________________</w:t>
            </w:r>
            <w:r>
              <w:rPr>
                <w:b/>
                <w:bCs/>
              </w:rPr>
              <w:t xml:space="preserve">_______     </w:t>
            </w:r>
            <w:r w:rsidRPr="00431C75">
              <w:rPr>
                <w:b/>
                <w:bCs/>
              </w:rPr>
              <w:t>присутствующих на общем собрании</w:t>
            </w:r>
          </w:p>
          <w:p w:rsidR="0016196B" w:rsidRPr="00431C75" w:rsidRDefault="0016196B" w:rsidP="00A6107B">
            <w:pPr>
              <w:jc w:val="center"/>
              <w:rPr>
                <w:b/>
                <w:bCs/>
              </w:rPr>
            </w:pPr>
          </w:p>
        </w:tc>
      </w:tr>
      <w:tr w:rsidR="0016196B" w:rsidRPr="00431C75" w:rsidTr="00891362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ФИО (наименование собственника помещения)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 помещения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Правоустанавливающий документ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Общая площадь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Количество голосов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Подпись  собственника (представителя)</w:t>
            </w:r>
          </w:p>
        </w:tc>
      </w:tr>
      <w:tr w:rsidR="0016196B" w:rsidRPr="00431C75" w:rsidTr="00891362">
        <w:trPr>
          <w:trHeight w:val="10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891362">
        <w:trPr>
          <w:trHeight w:val="9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891362">
        <w:trPr>
          <w:trHeight w:val="9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891362">
        <w:trPr>
          <w:trHeight w:val="11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891362">
        <w:trPr>
          <w:trHeight w:val="126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</w:tbl>
    <w:p w:rsidR="0016196B" w:rsidRDefault="0016196B" w:rsidP="003D5B31">
      <w:pPr>
        <w:ind w:left="5529"/>
        <w:jc w:val="both"/>
        <w:rPr>
          <w:sz w:val="26"/>
          <w:szCs w:val="26"/>
        </w:rPr>
      </w:pPr>
    </w:p>
    <w:p w:rsidR="0016196B" w:rsidRDefault="0016196B" w:rsidP="003D5B31">
      <w:pPr>
        <w:ind w:left="5529"/>
        <w:rPr>
          <w:sz w:val="26"/>
          <w:szCs w:val="26"/>
        </w:rPr>
      </w:pPr>
    </w:p>
    <w:p w:rsidR="0016196B" w:rsidRDefault="0016196B" w:rsidP="003D5B31">
      <w:pPr>
        <w:ind w:left="5529"/>
        <w:rPr>
          <w:sz w:val="26"/>
          <w:szCs w:val="26"/>
        </w:rPr>
      </w:pPr>
    </w:p>
    <w:p w:rsidR="0016196B" w:rsidRDefault="0016196B" w:rsidP="003D5B31">
      <w:pPr>
        <w:ind w:left="5529"/>
        <w:rPr>
          <w:sz w:val="26"/>
          <w:szCs w:val="26"/>
        </w:rPr>
      </w:pPr>
    </w:p>
    <w:p w:rsidR="0016196B" w:rsidRDefault="0016196B" w:rsidP="009152E5">
      <w:pPr>
        <w:tabs>
          <w:tab w:val="left" w:pos="2078"/>
        </w:tabs>
      </w:pPr>
    </w:p>
    <w:tbl>
      <w:tblPr>
        <w:tblW w:w="16160" w:type="dxa"/>
        <w:tblInd w:w="-601" w:type="dxa"/>
        <w:tblLayout w:type="fixed"/>
        <w:tblLook w:val="00A0"/>
      </w:tblPr>
      <w:tblGrid>
        <w:gridCol w:w="709"/>
        <w:gridCol w:w="660"/>
        <w:gridCol w:w="3866"/>
        <w:gridCol w:w="1003"/>
        <w:gridCol w:w="379"/>
        <w:gridCol w:w="3306"/>
        <w:gridCol w:w="1276"/>
        <w:gridCol w:w="1417"/>
        <w:gridCol w:w="3544"/>
      </w:tblGrid>
      <w:tr w:rsidR="0016196B" w:rsidRPr="00431C75" w:rsidTr="00756D5B">
        <w:trPr>
          <w:trHeight w:val="315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54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right"/>
              <w:rPr>
                <w:bCs/>
              </w:rPr>
            </w:pPr>
          </w:p>
        </w:tc>
      </w:tr>
      <w:tr w:rsidR="0016196B" w:rsidRPr="00431C75" w:rsidTr="00756D5B">
        <w:trPr>
          <w:trHeight w:val="105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54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rPr>
                <w:bCs/>
              </w:rPr>
            </w:pPr>
          </w:p>
        </w:tc>
      </w:tr>
      <w:tr w:rsidR="0016196B" w:rsidRPr="00431C75" w:rsidTr="00756D5B">
        <w:trPr>
          <w:trHeight w:val="74"/>
        </w:trPr>
        <w:tc>
          <w:tcPr>
            <w:tcW w:w="16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196B" w:rsidRPr="00431C75" w:rsidRDefault="0016196B" w:rsidP="00893C8B">
            <w:pPr>
              <w:jc w:val="center"/>
              <w:rPr>
                <w:b/>
                <w:bCs/>
              </w:rPr>
            </w:pPr>
          </w:p>
        </w:tc>
      </w:tr>
      <w:tr w:rsidR="0016196B" w:rsidRPr="00431C75" w:rsidTr="00756D5B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ФИО (наименование собственника помещения)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 помещения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Правоустанавливающий документ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Общая площадь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Количество голосов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Подпись  собственника (представителя)</w:t>
            </w:r>
          </w:p>
        </w:tc>
      </w:tr>
      <w:tr w:rsidR="0016196B" w:rsidRPr="00431C75" w:rsidTr="00756D5B">
        <w:trPr>
          <w:trHeight w:val="10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1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1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2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4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1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11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315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54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right"/>
              <w:rPr>
                <w:bCs/>
              </w:rPr>
            </w:pPr>
          </w:p>
        </w:tc>
      </w:tr>
      <w:tr w:rsidR="0016196B" w:rsidRPr="00431C75" w:rsidTr="00756D5B">
        <w:trPr>
          <w:trHeight w:val="105"/>
        </w:trPr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954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196B" w:rsidRPr="00431C75" w:rsidRDefault="0016196B" w:rsidP="00A6107B">
            <w:pPr>
              <w:rPr>
                <w:bCs/>
              </w:rPr>
            </w:pPr>
          </w:p>
        </w:tc>
      </w:tr>
      <w:tr w:rsidR="0016196B" w:rsidRPr="00431C75" w:rsidTr="00756D5B">
        <w:trPr>
          <w:trHeight w:val="74"/>
        </w:trPr>
        <w:tc>
          <w:tcPr>
            <w:tcW w:w="1616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6196B" w:rsidRPr="00431C75" w:rsidRDefault="0016196B" w:rsidP="00A6107B">
            <w:pPr>
              <w:jc w:val="center"/>
              <w:rPr>
                <w:b/>
                <w:bCs/>
              </w:rPr>
            </w:pPr>
          </w:p>
        </w:tc>
      </w:tr>
      <w:tr w:rsidR="0016196B" w:rsidRPr="00431C75" w:rsidTr="00756D5B">
        <w:trPr>
          <w:trHeight w:val="1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</w: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ФИО (наименование собственника помещения)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№ помещения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Правоустанавливающий документ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Общая площадь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Количество голосов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Подпись  собственника (представителя)</w:t>
            </w:r>
          </w:p>
        </w:tc>
      </w:tr>
      <w:tr w:rsidR="0016196B" w:rsidRPr="00431C75" w:rsidTr="006A7EA4">
        <w:trPr>
          <w:trHeight w:val="6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6A7EA4">
        <w:trPr>
          <w:trHeight w:val="5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6A7EA4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6A7EA4">
        <w:trPr>
          <w:trHeight w:val="54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</w:p>
        </w:tc>
        <w:tc>
          <w:tcPr>
            <w:tcW w:w="4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A6107B">
            <w:pPr>
              <w:jc w:val="center"/>
            </w:pPr>
            <w:r w:rsidRPr="00431C75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196B" w:rsidRPr="00431C75" w:rsidRDefault="0016196B" w:rsidP="00A6107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701"/>
        </w:trPr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756D5B" w:rsidRDefault="0016196B" w:rsidP="00756D5B">
            <w:pPr>
              <w:rPr>
                <w:b/>
              </w:rPr>
            </w:pPr>
            <w:r w:rsidRPr="00756D5B">
              <w:rPr>
                <w:b/>
              </w:rPr>
              <w:t> </w:t>
            </w:r>
          </w:p>
          <w:p w:rsidR="0016196B" w:rsidRPr="00756D5B" w:rsidRDefault="0016196B" w:rsidP="00756D5B">
            <w:pPr>
              <w:rPr>
                <w:b/>
              </w:rPr>
            </w:pPr>
            <w:r>
              <w:rPr>
                <w:b/>
              </w:rPr>
              <w:t>Итого количество голосов собственников, присутствующих на собрании</w:t>
            </w:r>
          </w:p>
          <w:p w:rsidR="0016196B" w:rsidRPr="00756D5B" w:rsidRDefault="0016196B" w:rsidP="00756D5B">
            <w:pPr>
              <w:rPr>
                <w:b/>
              </w:rPr>
            </w:pPr>
            <w:r w:rsidRPr="00756D5B">
              <w:rPr>
                <w:b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756D5B">
            <w:r w:rsidRPr="00431C75">
              <w:t> </w:t>
            </w:r>
          </w:p>
          <w:p w:rsidR="0016196B" w:rsidRPr="00756D5B" w:rsidRDefault="0016196B" w:rsidP="00756D5B">
            <w:pPr>
              <w:rPr>
                <w:i/>
              </w:rPr>
            </w:pPr>
            <w:r>
              <w:t xml:space="preserve">__________________ </w:t>
            </w:r>
            <w:r w:rsidRPr="00756D5B">
              <w:rPr>
                <w:i/>
              </w:rPr>
              <w:t>голосов </w:t>
            </w:r>
            <w:r>
              <w:rPr>
                <w:i/>
              </w:rPr>
              <w:t>(1кв.м. = 1 голосу)</w:t>
            </w:r>
          </w:p>
          <w:p w:rsidR="0016196B" w:rsidRPr="00431C75" w:rsidRDefault="0016196B" w:rsidP="00756D5B">
            <w:r w:rsidRPr="00431C75">
              <w:rPr>
                <w:sz w:val="22"/>
                <w:szCs w:val="22"/>
              </w:rPr>
              <w:t> </w:t>
            </w:r>
          </w:p>
        </w:tc>
      </w:tr>
      <w:tr w:rsidR="0016196B" w:rsidRPr="00431C75" w:rsidTr="00756D5B">
        <w:trPr>
          <w:trHeight w:val="572"/>
        </w:trPr>
        <w:tc>
          <w:tcPr>
            <w:tcW w:w="992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756D5B" w:rsidRDefault="0016196B" w:rsidP="00756D5B">
            <w:pPr>
              <w:rPr>
                <w:b/>
              </w:rPr>
            </w:pPr>
            <w:r w:rsidRPr="00756D5B">
              <w:rPr>
                <w:b/>
              </w:rPr>
              <w:t> </w:t>
            </w:r>
            <w:r>
              <w:rPr>
                <w:b/>
              </w:rPr>
              <w:t>Отметка о наличии кворума</w:t>
            </w:r>
          </w:p>
          <w:p w:rsidR="0016196B" w:rsidRPr="00756D5B" w:rsidRDefault="0016196B" w:rsidP="00756D5B">
            <w:pPr>
              <w:rPr>
                <w:b/>
              </w:rPr>
            </w:pPr>
            <w:r w:rsidRPr="00756D5B">
              <w:rPr>
                <w:b/>
              </w:rPr>
              <w:t> </w:t>
            </w:r>
          </w:p>
        </w:tc>
        <w:tc>
          <w:tcPr>
            <w:tcW w:w="62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196B" w:rsidRPr="00431C75" w:rsidRDefault="0016196B" w:rsidP="00756D5B">
            <w:r w:rsidRPr="00431C75">
              <w:t> </w:t>
            </w:r>
          </w:p>
          <w:p w:rsidR="0016196B" w:rsidRPr="00756D5B" w:rsidRDefault="0016196B" w:rsidP="00756D5B">
            <w:pPr>
              <w:rPr>
                <w:i/>
              </w:rPr>
            </w:pPr>
            <w:r w:rsidRPr="00756D5B">
              <w:rPr>
                <w:i/>
              </w:rPr>
              <w:t>____________________________(кворум имеется/кворум не имеется) </w:t>
            </w:r>
          </w:p>
          <w:p w:rsidR="0016196B" w:rsidRPr="00431C75" w:rsidRDefault="0016196B" w:rsidP="00756D5B">
            <w:r w:rsidRPr="00431C75">
              <w:rPr>
                <w:sz w:val="22"/>
                <w:szCs w:val="22"/>
              </w:rPr>
              <w:t> </w:t>
            </w:r>
          </w:p>
        </w:tc>
      </w:tr>
    </w:tbl>
    <w:p w:rsidR="0016196B" w:rsidRDefault="0016196B" w:rsidP="006A7EA4">
      <w:pPr>
        <w:jc w:val="both"/>
        <w:rPr>
          <w:b/>
          <w:sz w:val="20"/>
          <w:szCs w:val="20"/>
        </w:rPr>
      </w:pPr>
    </w:p>
    <w:p w:rsidR="0016196B" w:rsidRDefault="0016196B" w:rsidP="006A7EA4">
      <w:pPr>
        <w:jc w:val="both"/>
        <w:rPr>
          <w:b/>
          <w:sz w:val="20"/>
          <w:szCs w:val="20"/>
        </w:rPr>
      </w:pPr>
    </w:p>
    <w:p w:rsidR="0016196B" w:rsidRPr="00AE3E00" w:rsidRDefault="0016196B" w:rsidP="006A7EA4">
      <w:pPr>
        <w:jc w:val="both"/>
        <w:rPr>
          <w:b/>
          <w:sz w:val="18"/>
          <w:szCs w:val="18"/>
        </w:rPr>
      </w:pPr>
      <w:r w:rsidRPr="00786C2A">
        <w:rPr>
          <w:b/>
          <w:sz w:val="20"/>
          <w:szCs w:val="20"/>
        </w:rPr>
        <w:t xml:space="preserve">ФИО председателя собрания и членов счетной комиссии:                                      </w:t>
      </w:r>
      <w:r w:rsidRPr="00786C2A">
        <w:rPr>
          <w:b/>
          <w:sz w:val="22"/>
          <w:szCs w:val="22"/>
        </w:rPr>
        <w:t>Подписи представителя собрания и членов счетной комиссии:</w:t>
      </w:r>
    </w:p>
    <w:p w:rsidR="0016196B" w:rsidRDefault="0016196B" w:rsidP="006A7EA4">
      <w:pPr>
        <w:jc w:val="both"/>
        <w:rPr>
          <w:sz w:val="18"/>
          <w:szCs w:val="18"/>
        </w:rPr>
      </w:pPr>
    </w:p>
    <w:p w:rsidR="0016196B" w:rsidRPr="00CC52F6" w:rsidRDefault="0016196B" w:rsidP="006A7EA4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Председатель собрания _________________________________________</w:t>
      </w:r>
      <w:r>
        <w:rPr>
          <w:sz w:val="22"/>
          <w:szCs w:val="22"/>
        </w:rPr>
        <w:t>_______/ ______________________</w:t>
      </w:r>
      <w:r w:rsidRPr="00CC52F6">
        <w:rPr>
          <w:sz w:val="22"/>
          <w:szCs w:val="22"/>
        </w:rPr>
        <w:t>/</w:t>
      </w:r>
    </w:p>
    <w:p w:rsidR="0016196B" w:rsidRPr="00CC52F6" w:rsidRDefault="0016196B" w:rsidP="006A7EA4">
      <w:pPr>
        <w:jc w:val="both"/>
        <w:rPr>
          <w:sz w:val="22"/>
          <w:szCs w:val="22"/>
        </w:rPr>
      </w:pPr>
    </w:p>
    <w:p w:rsidR="0016196B" w:rsidRPr="00CC52F6" w:rsidRDefault="0016196B" w:rsidP="006A7EA4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Секретарь собрания     _________________________________________</w:t>
      </w:r>
      <w:r>
        <w:rPr>
          <w:sz w:val="22"/>
          <w:szCs w:val="22"/>
        </w:rPr>
        <w:t>_______/ ______________________</w:t>
      </w:r>
      <w:r w:rsidRPr="00CC52F6">
        <w:rPr>
          <w:sz w:val="22"/>
          <w:szCs w:val="22"/>
        </w:rPr>
        <w:t>/</w:t>
      </w:r>
    </w:p>
    <w:p w:rsidR="0016196B" w:rsidRPr="00CC52F6" w:rsidRDefault="0016196B" w:rsidP="006A7EA4">
      <w:pPr>
        <w:jc w:val="both"/>
        <w:rPr>
          <w:sz w:val="22"/>
          <w:szCs w:val="22"/>
        </w:rPr>
      </w:pPr>
    </w:p>
    <w:p w:rsidR="0016196B" w:rsidRPr="00CC52F6" w:rsidRDefault="0016196B" w:rsidP="006A7EA4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Члены счетной комиссии:</w:t>
      </w:r>
    </w:p>
    <w:p w:rsidR="0016196B" w:rsidRPr="00CC52F6" w:rsidRDefault="0016196B" w:rsidP="006A7EA4">
      <w:pPr>
        <w:jc w:val="both"/>
        <w:rPr>
          <w:sz w:val="22"/>
          <w:szCs w:val="22"/>
        </w:rPr>
      </w:pPr>
      <w:r w:rsidRPr="00CC52F6">
        <w:rPr>
          <w:sz w:val="22"/>
          <w:szCs w:val="22"/>
        </w:rPr>
        <w:t>_________________</w:t>
      </w:r>
      <w:r>
        <w:rPr>
          <w:sz w:val="22"/>
          <w:szCs w:val="22"/>
        </w:rPr>
        <w:t>______________________________ / _______________________</w:t>
      </w:r>
      <w:r w:rsidRPr="00CC52F6">
        <w:rPr>
          <w:sz w:val="22"/>
          <w:szCs w:val="22"/>
        </w:rPr>
        <w:t>/</w:t>
      </w:r>
    </w:p>
    <w:p w:rsidR="0016196B" w:rsidRPr="00C4684E" w:rsidRDefault="0016196B" w:rsidP="00C4684E">
      <w:pPr>
        <w:tabs>
          <w:tab w:val="left" w:pos="2011"/>
        </w:tabs>
      </w:pPr>
      <w:r>
        <w:rPr>
          <w:sz w:val="22"/>
          <w:szCs w:val="22"/>
        </w:rPr>
        <w:t>_</w:t>
      </w:r>
      <w:r w:rsidRPr="00CC52F6">
        <w:rPr>
          <w:sz w:val="22"/>
          <w:szCs w:val="22"/>
        </w:rPr>
        <w:t>______________________________________________</w:t>
      </w:r>
      <w:r>
        <w:rPr>
          <w:sz w:val="22"/>
          <w:szCs w:val="22"/>
        </w:rPr>
        <w:t xml:space="preserve"> / ______________________ /</w:t>
      </w:r>
    </w:p>
    <w:p w:rsidR="0016196B" w:rsidRPr="009152E5" w:rsidRDefault="0016196B" w:rsidP="009152E5">
      <w:pPr>
        <w:tabs>
          <w:tab w:val="left" w:pos="2078"/>
        </w:tabs>
      </w:pPr>
    </w:p>
    <w:sectPr w:rsidR="0016196B" w:rsidRPr="009152E5" w:rsidSect="007950BC">
      <w:pgSz w:w="16838" w:h="11906" w:orient="landscape"/>
      <w:pgMar w:top="49" w:right="1134" w:bottom="850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96B" w:rsidRDefault="0016196B" w:rsidP="009D53C4">
      <w:r>
        <w:separator/>
      </w:r>
    </w:p>
  </w:endnote>
  <w:endnote w:type="continuationSeparator" w:id="1">
    <w:p w:rsidR="0016196B" w:rsidRDefault="0016196B" w:rsidP="009D5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96B" w:rsidRDefault="0016196B" w:rsidP="009D53C4">
      <w:r>
        <w:separator/>
      </w:r>
    </w:p>
  </w:footnote>
  <w:footnote w:type="continuationSeparator" w:id="1">
    <w:p w:rsidR="0016196B" w:rsidRDefault="0016196B" w:rsidP="009D53C4">
      <w:r>
        <w:continuationSeparator/>
      </w:r>
    </w:p>
  </w:footnote>
  <w:footnote w:id="2">
    <w:p w:rsidR="0016196B" w:rsidRDefault="0016196B" w:rsidP="00BA7F47">
      <w:pPr>
        <w:pStyle w:val="FootnoteText"/>
        <w:tabs>
          <w:tab w:val="left" w:pos="426"/>
        </w:tabs>
        <w:jc w:val="both"/>
      </w:pPr>
      <w:r w:rsidRPr="00F40D33">
        <w:rPr>
          <w:rStyle w:val="a"/>
        </w:rPr>
        <w:footnoteRef/>
      </w:r>
      <w:r w:rsidRPr="00F40D33">
        <w:tab/>
      </w:r>
      <w:r w:rsidRPr="00F40D33">
        <w:rPr>
          <w:rFonts w:ascii="Times New Roman" w:hAnsi="Times New Roman"/>
        </w:rPr>
        <w:t xml:space="preserve"> Площадь помещений, относящихся к общему имуществу собственников помещений в многоквартирном доме, </w:t>
      </w:r>
      <w:r w:rsidRPr="00F40D33">
        <w:rPr>
          <w:rFonts w:ascii="Times New Roman" w:hAnsi="Times New Roman"/>
          <w:bCs/>
        </w:rPr>
        <w:t>не учитывается.</w:t>
      </w:r>
    </w:p>
  </w:footnote>
  <w:footnote w:id="3">
    <w:p w:rsidR="0016196B" w:rsidRDefault="0016196B" w:rsidP="00BA7F47">
      <w:pPr>
        <w:pStyle w:val="FootnoteText"/>
        <w:tabs>
          <w:tab w:val="left" w:pos="426"/>
        </w:tabs>
        <w:jc w:val="both"/>
      </w:pPr>
      <w:r w:rsidRPr="00F40D33">
        <w:rPr>
          <w:rStyle w:val="a"/>
          <w:rFonts w:ascii="Times New Roman" w:hAnsi="Times New Roman"/>
        </w:rPr>
        <w:footnoteRef/>
      </w:r>
      <w:r w:rsidRPr="00F40D33">
        <w:rPr>
          <w:rFonts w:ascii="Times New Roman" w:hAnsi="Times New Roman"/>
        </w:rPr>
        <w:tab/>
        <w:t xml:space="preserve"> См. ч. 3 Ст. 48 Жилищного кодекса Российской Федерации: Количество голосов, которым обладает каждый собственник помещения в многоквартирном доме на общем собрании собственников помещений в данном доме, пропорционально его доле в праве общей собственности на общее имущество в данном доме.</w:t>
      </w:r>
    </w:p>
  </w:footnote>
  <w:footnote w:id="4">
    <w:p w:rsidR="0016196B" w:rsidRDefault="0016196B" w:rsidP="00BA7F47">
      <w:pPr>
        <w:tabs>
          <w:tab w:val="left" w:pos="426"/>
        </w:tabs>
        <w:jc w:val="both"/>
      </w:pPr>
      <w:r w:rsidRPr="00EC729F">
        <w:rPr>
          <w:rStyle w:val="a"/>
        </w:rPr>
        <w:footnoteRef/>
      </w:r>
      <w:r w:rsidRPr="00EC729F">
        <w:rPr>
          <w:sz w:val="20"/>
          <w:szCs w:val="20"/>
        </w:rPr>
        <w:tab/>
        <w:t xml:space="preserve"> См. ч. 1 ст. 46 Жилищного</w:t>
      </w:r>
      <w:r>
        <w:rPr>
          <w:sz w:val="20"/>
          <w:szCs w:val="20"/>
        </w:rPr>
        <w:t xml:space="preserve"> кодекса Российской Федерации: </w:t>
      </w:r>
      <w:r w:rsidRPr="00EC729F">
        <w:rPr>
          <w:sz w:val="20"/>
          <w:szCs w:val="20"/>
        </w:rPr>
        <w:t xml:space="preserve">принимаются большинством не менее двух третей голосов от общего числа голосов собственников помещений в многоквартирном доме.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7C3"/>
    <w:multiLevelType w:val="hybridMultilevel"/>
    <w:tmpl w:val="209EC8F0"/>
    <w:lvl w:ilvl="0" w:tplc="BF6ABE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21031AF"/>
    <w:multiLevelType w:val="hybridMultilevel"/>
    <w:tmpl w:val="363ABA80"/>
    <w:lvl w:ilvl="0" w:tplc="7FDCBC30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A4D4023"/>
    <w:multiLevelType w:val="hybridMultilevel"/>
    <w:tmpl w:val="DF382806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A82F3B"/>
    <w:multiLevelType w:val="hybridMultilevel"/>
    <w:tmpl w:val="42984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E0A8A"/>
    <w:multiLevelType w:val="hybridMultilevel"/>
    <w:tmpl w:val="ACC6B2F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B676AC"/>
    <w:multiLevelType w:val="hybridMultilevel"/>
    <w:tmpl w:val="F35813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8716B4F"/>
    <w:multiLevelType w:val="hybridMultilevel"/>
    <w:tmpl w:val="B4BE8600"/>
    <w:lvl w:ilvl="0" w:tplc="3EBC2E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055DD3"/>
    <w:multiLevelType w:val="hybridMultilevel"/>
    <w:tmpl w:val="8AAA3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3C2205"/>
    <w:multiLevelType w:val="hybridMultilevel"/>
    <w:tmpl w:val="54BC17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BB6215"/>
    <w:multiLevelType w:val="hybridMultilevel"/>
    <w:tmpl w:val="B4BE8600"/>
    <w:lvl w:ilvl="0" w:tplc="3EBC2E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DC0ADF"/>
    <w:multiLevelType w:val="hybridMultilevel"/>
    <w:tmpl w:val="30F69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2943EE"/>
    <w:multiLevelType w:val="multilevel"/>
    <w:tmpl w:val="7224582A"/>
    <w:lvl w:ilvl="0">
      <w:start w:val="1"/>
      <w:numFmt w:val="decimal"/>
      <w:lvlText w:val="%1."/>
      <w:lvlJc w:val="left"/>
      <w:pPr>
        <w:ind w:left="1110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0CE"/>
    <w:rsid w:val="000003F4"/>
    <w:rsid w:val="000050EE"/>
    <w:rsid w:val="00006DBD"/>
    <w:rsid w:val="00010CF5"/>
    <w:rsid w:val="00011737"/>
    <w:rsid w:val="00026DE4"/>
    <w:rsid w:val="00027B7D"/>
    <w:rsid w:val="00037B94"/>
    <w:rsid w:val="0004726B"/>
    <w:rsid w:val="000512B8"/>
    <w:rsid w:val="00073F7B"/>
    <w:rsid w:val="00095E9C"/>
    <w:rsid w:val="000A07E9"/>
    <w:rsid w:val="000B3DF3"/>
    <w:rsid w:val="000F74A6"/>
    <w:rsid w:val="000F7A14"/>
    <w:rsid w:val="00107F73"/>
    <w:rsid w:val="00116415"/>
    <w:rsid w:val="001479FC"/>
    <w:rsid w:val="00152D27"/>
    <w:rsid w:val="00157214"/>
    <w:rsid w:val="0016196B"/>
    <w:rsid w:val="001810D0"/>
    <w:rsid w:val="00181FA6"/>
    <w:rsid w:val="00182411"/>
    <w:rsid w:val="00182A1C"/>
    <w:rsid w:val="001A3285"/>
    <w:rsid w:val="001A52A7"/>
    <w:rsid w:val="001A73BA"/>
    <w:rsid w:val="001B0698"/>
    <w:rsid w:val="001B763D"/>
    <w:rsid w:val="001C13C9"/>
    <w:rsid w:val="001C4101"/>
    <w:rsid w:val="001E4E27"/>
    <w:rsid w:val="002000A5"/>
    <w:rsid w:val="00232C55"/>
    <w:rsid w:val="0024241B"/>
    <w:rsid w:val="00260E49"/>
    <w:rsid w:val="002659EA"/>
    <w:rsid w:val="00272C22"/>
    <w:rsid w:val="0027720A"/>
    <w:rsid w:val="00282DDA"/>
    <w:rsid w:val="002844B7"/>
    <w:rsid w:val="002A0BCF"/>
    <w:rsid w:val="002B0F91"/>
    <w:rsid w:val="002B5956"/>
    <w:rsid w:val="002C53F3"/>
    <w:rsid w:val="002D261E"/>
    <w:rsid w:val="002D2753"/>
    <w:rsid w:val="002F1603"/>
    <w:rsid w:val="002F192B"/>
    <w:rsid w:val="00310131"/>
    <w:rsid w:val="00315811"/>
    <w:rsid w:val="00337124"/>
    <w:rsid w:val="00342562"/>
    <w:rsid w:val="0034457F"/>
    <w:rsid w:val="00363CD5"/>
    <w:rsid w:val="0036515D"/>
    <w:rsid w:val="00367E1B"/>
    <w:rsid w:val="0037540F"/>
    <w:rsid w:val="003805B0"/>
    <w:rsid w:val="003B4B7A"/>
    <w:rsid w:val="003B7B99"/>
    <w:rsid w:val="003C216C"/>
    <w:rsid w:val="003D5B31"/>
    <w:rsid w:val="003E12C9"/>
    <w:rsid w:val="003F1820"/>
    <w:rsid w:val="00407580"/>
    <w:rsid w:val="00415555"/>
    <w:rsid w:val="00431C75"/>
    <w:rsid w:val="0043309B"/>
    <w:rsid w:val="0043491A"/>
    <w:rsid w:val="00441693"/>
    <w:rsid w:val="004468E2"/>
    <w:rsid w:val="00452CDF"/>
    <w:rsid w:val="004629D8"/>
    <w:rsid w:val="00482D22"/>
    <w:rsid w:val="004C3722"/>
    <w:rsid w:val="004C40B6"/>
    <w:rsid w:val="004C5C5E"/>
    <w:rsid w:val="004E0A96"/>
    <w:rsid w:val="004F6A1D"/>
    <w:rsid w:val="004F72D3"/>
    <w:rsid w:val="005035C8"/>
    <w:rsid w:val="00504663"/>
    <w:rsid w:val="0055198E"/>
    <w:rsid w:val="0056440F"/>
    <w:rsid w:val="00566BFD"/>
    <w:rsid w:val="0058440E"/>
    <w:rsid w:val="00584841"/>
    <w:rsid w:val="00591F49"/>
    <w:rsid w:val="00596F38"/>
    <w:rsid w:val="005B4025"/>
    <w:rsid w:val="005B5C83"/>
    <w:rsid w:val="005C655B"/>
    <w:rsid w:val="00604708"/>
    <w:rsid w:val="006057D2"/>
    <w:rsid w:val="00620631"/>
    <w:rsid w:val="00623439"/>
    <w:rsid w:val="006325E5"/>
    <w:rsid w:val="0068569E"/>
    <w:rsid w:val="006A0A04"/>
    <w:rsid w:val="006A20D4"/>
    <w:rsid w:val="006A7EA4"/>
    <w:rsid w:val="006B4753"/>
    <w:rsid w:val="006B79B1"/>
    <w:rsid w:val="006D5026"/>
    <w:rsid w:val="006D677F"/>
    <w:rsid w:val="006E4445"/>
    <w:rsid w:val="006F2BDF"/>
    <w:rsid w:val="006F5A7C"/>
    <w:rsid w:val="007121B2"/>
    <w:rsid w:val="00720675"/>
    <w:rsid w:val="007214E8"/>
    <w:rsid w:val="00723270"/>
    <w:rsid w:val="00756D5B"/>
    <w:rsid w:val="007617EC"/>
    <w:rsid w:val="00777E83"/>
    <w:rsid w:val="00786C2A"/>
    <w:rsid w:val="007943F7"/>
    <w:rsid w:val="007950BC"/>
    <w:rsid w:val="007A61CB"/>
    <w:rsid w:val="007B77DD"/>
    <w:rsid w:val="007C1DFA"/>
    <w:rsid w:val="007E321C"/>
    <w:rsid w:val="007E5C7E"/>
    <w:rsid w:val="007F48A8"/>
    <w:rsid w:val="007F758A"/>
    <w:rsid w:val="00802EDE"/>
    <w:rsid w:val="00810166"/>
    <w:rsid w:val="008369AA"/>
    <w:rsid w:val="0087287A"/>
    <w:rsid w:val="008751D5"/>
    <w:rsid w:val="00891362"/>
    <w:rsid w:val="00893C8B"/>
    <w:rsid w:val="008A472E"/>
    <w:rsid w:val="008B6884"/>
    <w:rsid w:val="008D53A8"/>
    <w:rsid w:val="008F28BA"/>
    <w:rsid w:val="0090699B"/>
    <w:rsid w:val="00914B6B"/>
    <w:rsid w:val="009152E5"/>
    <w:rsid w:val="00915B9D"/>
    <w:rsid w:val="009267D0"/>
    <w:rsid w:val="00935666"/>
    <w:rsid w:val="00936F16"/>
    <w:rsid w:val="00943C52"/>
    <w:rsid w:val="00946F3F"/>
    <w:rsid w:val="00950F4C"/>
    <w:rsid w:val="00952AD4"/>
    <w:rsid w:val="009615AA"/>
    <w:rsid w:val="00961D1F"/>
    <w:rsid w:val="00973363"/>
    <w:rsid w:val="00974F73"/>
    <w:rsid w:val="009B0C33"/>
    <w:rsid w:val="009B6347"/>
    <w:rsid w:val="009C1012"/>
    <w:rsid w:val="009C1F66"/>
    <w:rsid w:val="009C4164"/>
    <w:rsid w:val="009D53C4"/>
    <w:rsid w:val="009E27E6"/>
    <w:rsid w:val="009F0ACE"/>
    <w:rsid w:val="00A0494A"/>
    <w:rsid w:val="00A145C1"/>
    <w:rsid w:val="00A23CD5"/>
    <w:rsid w:val="00A50BCE"/>
    <w:rsid w:val="00A51724"/>
    <w:rsid w:val="00A52837"/>
    <w:rsid w:val="00A54C19"/>
    <w:rsid w:val="00A6107B"/>
    <w:rsid w:val="00AA7277"/>
    <w:rsid w:val="00AB0A4C"/>
    <w:rsid w:val="00AB4242"/>
    <w:rsid w:val="00AE3E00"/>
    <w:rsid w:val="00AF5FE4"/>
    <w:rsid w:val="00B026B4"/>
    <w:rsid w:val="00B206A6"/>
    <w:rsid w:val="00B32164"/>
    <w:rsid w:val="00B62171"/>
    <w:rsid w:val="00B825FC"/>
    <w:rsid w:val="00B93908"/>
    <w:rsid w:val="00BA7F47"/>
    <w:rsid w:val="00BB7376"/>
    <w:rsid w:val="00BC590B"/>
    <w:rsid w:val="00BE55B7"/>
    <w:rsid w:val="00BE6565"/>
    <w:rsid w:val="00BF4ACA"/>
    <w:rsid w:val="00C04B8A"/>
    <w:rsid w:val="00C12E5B"/>
    <w:rsid w:val="00C15CAC"/>
    <w:rsid w:val="00C22164"/>
    <w:rsid w:val="00C317D8"/>
    <w:rsid w:val="00C4684E"/>
    <w:rsid w:val="00C62728"/>
    <w:rsid w:val="00C71A64"/>
    <w:rsid w:val="00C83CF4"/>
    <w:rsid w:val="00CA49A5"/>
    <w:rsid w:val="00CB441E"/>
    <w:rsid w:val="00CC318D"/>
    <w:rsid w:val="00CC52F6"/>
    <w:rsid w:val="00CD0798"/>
    <w:rsid w:val="00CE356C"/>
    <w:rsid w:val="00D01ACC"/>
    <w:rsid w:val="00D0770E"/>
    <w:rsid w:val="00D07E94"/>
    <w:rsid w:val="00D1086E"/>
    <w:rsid w:val="00D14368"/>
    <w:rsid w:val="00D217DF"/>
    <w:rsid w:val="00D30FBE"/>
    <w:rsid w:val="00D403DF"/>
    <w:rsid w:val="00D538DB"/>
    <w:rsid w:val="00D53B33"/>
    <w:rsid w:val="00D5775C"/>
    <w:rsid w:val="00D603DA"/>
    <w:rsid w:val="00D8746C"/>
    <w:rsid w:val="00DA6403"/>
    <w:rsid w:val="00DB7BD5"/>
    <w:rsid w:val="00DD16A8"/>
    <w:rsid w:val="00E06534"/>
    <w:rsid w:val="00E1530A"/>
    <w:rsid w:val="00E21055"/>
    <w:rsid w:val="00E246E6"/>
    <w:rsid w:val="00E2520C"/>
    <w:rsid w:val="00E37A28"/>
    <w:rsid w:val="00E46283"/>
    <w:rsid w:val="00E53DF3"/>
    <w:rsid w:val="00E56319"/>
    <w:rsid w:val="00E56CAD"/>
    <w:rsid w:val="00E60481"/>
    <w:rsid w:val="00E750CE"/>
    <w:rsid w:val="00E75691"/>
    <w:rsid w:val="00E90250"/>
    <w:rsid w:val="00E91373"/>
    <w:rsid w:val="00E94E41"/>
    <w:rsid w:val="00E952F6"/>
    <w:rsid w:val="00EA49E4"/>
    <w:rsid w:val="00EC729F"/>
    <w:rsid w:val="00ED69F3"/>
    <w:rsid w:val="00EE29AF"/>
    <w:rsid w:val="00F00AEC"/>
    <w:rsid w:val="00F040E8"/>
    <w:rsid w:val="00F053C8"/>
    <w:rsid w:val="00F21935"/>
    <w:rsid w:val="00F25BEF"/>
    <w:rsid w:val="00F40D33"/>
    <w:rsid w:val="00F4682E"/>
    <w:rsid w:val="00F479E4"/>
    <w:rsid w:val="00F535C8"/>
    <w:rsid w:val="00F54B6D"/>
    <w:rsid w:val="00F571B0"/>
    <w:rsid w:val="00F64EC2"/>
    <w:rsid w:val="00F64F6D"/>
    <w:rsid w:val="00F813B6"/>
    <w:rsid w:val="00F904AB"/>
    <w:rsid w:val="00FD5908"/>
    <w:rsid w:val="00FD7715"/>
    <w:rsid w:val="00FE207A"/>
    <w:rsid w:val="00FE6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0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D53C4"/>
    <w:pPr>
      <w:ind w:left="708"/>
    </w:pPr>
  </w:style>
  <w:style w:type="paragraph" w:customStyle="1" w:styleId="ConsPlusNormal">
    <w:name w:val="ConsPlusNormal"/>
    <w:uiPriority w:val="99"/>
    <w:rsid w:val="009D53C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9D53C4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D53C4"/>
    <w:rPr>
      <w:rFonts w:ascii="Calibri" w:eastAsia="Times New Roman" w:hAnsi="Calibri" w:cs="Times New Roman"/>
      <w:sz w:val="20"/>
      <w:szCs w:val="20"/>
    </w:rPr>
  </w:style>
  <w:style w:type="character" w:customStyle="1" w:styleId="a">
    <w:name w:val="Символ сноски"/>
    <w:uiPriority w:val="99"/>
    <w:rsid w:val="009D53C4"/>
    <w:rPr>
      <w:vertAlign w:val="superscript"/>
    </w:rPr>
  </w:style>
  <w:style w:type="table" w:styleId="TableGrid">
    <w:name w:val="Table Grid"/>
    <w:basedOn w:val="TableNormal"/>
    <w:uiPriority w:val="99"/>
    <w:rsid w:val="004330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950B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50B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950B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50B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Normal"/>
    <w:uiPriority w:val="99"/>
    <w:rsid w:val="006057D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14">
    <w:name w:val="p14"/>
    <w:basedOn w:val="Normal"/>
    <w:uiPriority w:val="99"/>
    <w:rsid w:val="006057D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15</Pages>
  <Words>4715</Words>
  <Characters>26878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3</cp:revision>
  <cp:lastPrinted>2022-02-01T14:29:00Z</cp:lastPrinted>
  <dcterms:created xsi:type="dcterms:W3CDTF">2022-01-13T13:23:00Z</dcterms:created>
  <dcterms:modified xsi:type="dcterms:W3CDTF">2022-02-01T14:29:00Z</dcterms:modified>
</cp:coreProperties>
</file>